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bookmarkStart w:id="2" w:name="_GoBack"/>
      <w:bookmarkEnd w:id="2"/>
      <w:r w:rsidRPr="008F63FF">
        <w:rPr>
          <w:b/>
          <w:sz w:val="24"/>
          <w:szCs w:val="24"/>
        </w:rPr>
        <w:t xml:space="preserve">3GPP TSG RAN WG1 </w:t>
      </w:r>
      <w:r>
        <w:rPr>
          <w:b/>
          <w:sz w:val="24"/>
          <w:szCs w:val="24"/>
        </w:rPr>
        <w:t>#96</w:t>
      </w:r>
      <w:r w:rsidR="006F647F">
        <w:rPr>
          <w:b/>
          <w:sz w:val="24"/>
          <w:szCs w:val="24"/>
        </w:rPr>
        <w:t>b</w:t>
      </w:r>
      <w:r w:rsidRPr="006E473F">
        <w:rPr>
          <w:rFonts w:hint="eastAsia"/>
          <w:b/>
          <w:sz w:val="24"/>
          <w:szCs w:val="24"/>
          <w:lang w:eastAsia="ko-KR"/>
        </w:rPr>
        <w:tab/>
      </w:r>
      <w:r w:rsidR="001219C0" w:rsidRPr="001219C0">
        <w:rPr>
          <w:b/>
          <w:sz w:val="24"/>
          <w:szCs w:val="24"/>
          <w:lang w:eastAsia="ko-KR"/>
        </w:rPr>
        <w:t>R1-1904394</w:t>
      </w:r>
    </w:p>
    <w:bookmarkEnd w:id="0"/>
    <w:p w:rsidR="007A57E2" w:rsidRPr="005E0AC4" w:rsidRDefault="006F647F" w:rsidP="00A24B95">
      <w:pPr>
        <w:pStyle w:val="Header"/>
        <w:spacing w:after="240"/>
        <w:rPr>
          <w:rFonts w:eastAsia="Malgun Gothic"/>
          <w:noProof w:val="0"/>
          <w:color w:val="000000"/>
          <w:sz w:val="24"/>
          <w:szCs w:val="24"/>
          <w:lang w:val="en-US" w:eastAsia="ko-KR"/>
        </w:rPr>
      </w:pPr>
      <w:r>
        <w:rPr>
          <w:rFonts w:cs="Arial"/>
          <w:bCs/>
          <w:sz w:val="24"/>
          <w:szCs w:val="24"/>
        </w:rPr>
        <w:t>Xi’an</w:t>
      </w:r>
      <w:r w:rsidR="00A24B95" w:rsidRPr="00660140">
        <w:rPr>
          <w:rFonts w:cs="Arial"/>
          <w:bCs/>
          <w:sz w:val="24"/>
          <w:szCs w:val="24"/>
        </w:rPr>
        <w:t xml:space="preserve">, </w:t>
      </w:r>
      <w:r>
        <w:rPr>
          <w:rFonts w:cs="Arial"/>
          <w:bCs/>
          <w:sz w:val="24"/>
          <w:szCs w:val="24"/>
        </w:rPr>
        <w:t>China</w:t>
      </w:r>
      <w:r w:rsidR="00A24B95" w:rsidRPr="00660140">
        <w:rPr>
          <w:rFonts w:cs="Arial"/>
          <w:bCs/>
          <w:sz w:val="24"/>
          <w:szCs w:val="24"/>
        </w:rPr>
        <w:t xml:space="preserve">, </w:t>
      </w:r>
      <w:r>
        <w:rPr>
          <w:rFonts w:cs="Arial"/>
          <w:bCs/>
          <w:sz w:val="24"/>
          <w:szCs w:val="24"/>
        </w:rPr>
        <w:t>8</w:t>
      </w:r>
      <w:r w:rsidR="00A24B95" w:rsidRPr="00660140">
        <w:rPr>
          <w:rFonts w:cs="Arial"/>
          <w:bCs/>
          <w:sz w:val="24"/>
          <w:szCs w:val="24"/>
          <w:vertAlign w:val="superscript"/>
        </w:rPr>
        <w:t>th</w:t>
      </w:r>
      <w:r w:rsidR="00A24B95" w:rsidRPr="00660140">
        <w:rPr>
          <w:rFonts w:cs="Arial"/>
          <w:bCs/>
          <w:sz w:val="24"/>
          <w:szCs w:val="24"/>
        </w:rPr>
        <w:t xml:space="preserve"> </w:t>
      </w:r>
      <w:r>
        <w:rPr>
          <w:rFonts w:cs="Arial"/>
          <w:bCs/>
          <w:sz w:val="24"/>
          <w:szCs w:val="24"/>
        </w:rPr>
        <w:t>April</w:t>
      </w:r>
      <w:r w:rsidR="00A24B95" w:rsidRPr="00660140">
        <w:rPr>
          <w:rFonts w:cs="Arial"/>
          <w:bCs/>
          <w:sz w:val="24"/>
          <w:szCs w:val="24"/>
        </w:rPr>
        <w:t xml:space="preserve"> – 1</w:t>
      </w:r>
      <w:r>
        <w:rPr>
          <w:rFonts w:cs="Arial"/>
          <w:bCs/>
          <w:sz w:val="24"/>
          <w:szCs w:val="24"/>
        </w:rPr>
        <w:t>2</w:t>
      </w:r>
      <w:r>
        <w:rPr>
          <w:rFonts w:cs="Arial"/>
          <w:bCs/>
          <w:sz w:val="24"/>
          <w:szCs w:val="24"/>
          <w:vertAlign w:val="superscript"/>
        </w:rPr>
        <w:t>th</w:t>
      </w:r>
      <w:r w:rsidR="00A24B95" w:rsidRPr="00660140">
        <w:rPr>
          <w:rFonts w:cs="Arial"/>
          <w:bCs/>
          <w:sz w:val="24"/>
          <w:szCs w:val="24"/>
        </w:rPr>
        <w:t xml:space="preserve"> </w:t>
      </w:r>
      <w:r>
        <w:rPr>
          <w:rFonts w:cs="Arial"/>
          <w:bCs/>
          <w:sz w:val="24"/>
          <w:szCs w:val="24"/>
        </w:rPr>
        <w:t>April</w:t>
      </w:r>
      <w:r w:rsidR="00A24B95" w:rsidRPr="00660140">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DL and UL Reference Signals Design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D2346" w:rsidRDefault="008D2346" w:rsidP="008D2346">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objectives are identified from RAN1 perspective [1].</w:t>
      </w:r>
    </w:p>
    <w:p w:rsidR="008D2346" w:rsidRPr="00057F88" w:rsidRDefault="008D2346" w:rsidP="008D2346">
      <w:pPr>
        <w:autoSpaceDE/>
        <w:spacing w:before="120" w:line="280" w:lineRule="atLeast"/>
        <w:contextualSpacing/>
        <w:jc w:val="both"/>
        <w:rPr>
          <w:u w:val="single"/>
          <w:lang w:eastAsia="x-none"/>
        </w:rPr>
      </w:pPr>
      <w:r w:rsidRPr="00057F88">
        <w:rPr>
          <w:u w:val="single"/>
        </w:rPr>
        <w:t>RAN1 centric objectives</w:t>
      </w:r>
    </w:p>
    <w:p w:rsidR="008D2346" w:rsidRPr="00057F88" w:rsidRDefault="008D2346" w:rsidP="008D2346">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rsidR="008D2346" w:rsidRPr="00057F88" w:rsidRDefault="008D2346" w:rsidP="008D2346">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D2346" w:rsidRDefault="008D2346" w:rsidP="008D2346">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D2346" w:rsidRPr="00057F88" w:rsidRDefault="008D2346" w:rsidP="008D2346">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rsidR="008D2346" w:rsidRPr="00CB2B19" w:rsidRDefault="008D2346" w:rsidP="008D2346">
      <w:pPr>
        <w:pStyle w:val="3GPPAgreements"/>
        <w:numPr>
          <w:ilvl w:val="1"/>
          <w:numId w:val="14"/>
        </w:numPr>
        <w:rPr>
          <w:sz w:val="20"/>
        </w:rPr>
      </w:pPr>
      <w:r w:rsidRPr="00CB2B19">
        <w:rPr>
          <w:sz w:val="20"/>
        </w:rPr>
        <w:t>Define UL SRS with possible enhancements for positioning which is applicable at least for RTT, UL-TDOA, UL-AoA</w:t>
      </w:r>
    </w:p>
    <w:p w:rsidR="008D2346" w:rsidRPr="00057F88" w:rsidRDefault="008D2346" w:rsidP="008D2346">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D2346" w:rsidRPr="00057F88" w:rsidRDefault="008D2346" w:rsidP="008D2346">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D2346" w:rsidRPr="00057F88" w:rsidRDefault="008D2346" w:rsidP="008D2346">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UE RX-TX time difference measurements</w:t>
      </w:r>
      <w:r>
        <w:rPr>
          <w:sz w:val="20"/>
        </w:rPr>
        <w:t xml:space="preserve"> for NR positioning</w:t>
      </w:r>
    </w:p>
    <w:p w:rsidR="008D2346" w:rsidRPr="00057F88" w:rsidRDefault="008D2346" w:rsidP="008D2346">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rsidR="008D2346" w:rsidRPr="00057F88" w:rsidRDefault="008D2346" w:rsidP="008D2346">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Angle of Arrival (AoA) measurements (including Azimuth and Zenith Angles)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RSRP (reference signal received power) 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gNB RX-TX time difference measurements</w:t>
      </w:r>
      <w:r>
        <w:rPr>
          <w:sz w:val="20"/>
        </w:rPr>
        <w:t xml:space="preserve"> for NR positioning</w:t>
      </w:r>
    </w:p>
    <w:p w:rsidR="00416BCD" w:rsidRPr="008D2346" w:rsidRDefault="008D2346" w:rsidP="008D2346">
      <w:pPr>
        <w:pStyle w:val="3GPPAgreements"/>
        <w:rPr>
          <w:rFonts w:eastAsia="Malgun Gothic"/>
          <w:color w:val="000000"/>
          <w:sz w:val="20"/>
        </w:rPr>
      </w:pPr>
      <w:r w:rsidRPr="008D2346">
        <w:rPr>
          <w:sz w:val="20"/>
        </w:rPr>
        <w:t>If necessary, define physical-layer procedures to support UE/gNB measurements for NR positioning [RAN1]</w:t>
      </w:r>
    </w:p>
    <w:p w:rsidR="00BA5E1B" w:rsidRDefault="00416BCD" w:rsidP="006613B5">
      <w:pPr>
        <w:wordWrap/>
        <w:spacing w:before="240" w:after="60" w:line="288" w:lineRule="auto"/>
        <w:ind w:firstLine="284"/>
        <w:jc w:val="both"/>
        <w:rPr>
          <w:rFonts w:eastAsia="Batang"/>
          <w:color w:val="000000"/>
        </w:rPr>
      </w:pPr>
      <w:r>
        <w:rPr>
          <w:rFonts w:eastAsia="Malgun Gothic"/>
          <w:color w:val="000000"/>
        </w:rPr>
        <w:t xml:space="preserve">NR positioning technologies can be categorized into </w:t>
      </w:r>
      <w:r w:rsidRPr="0090738D">
        <w:rPr>
          <w:rFonts w:eastAsia="Malgun Gothic"/>
          <w:color w:val="000000"/>
        </w:rPr>
        <w:t>RAN-embedded (Cell-ID, E-Cell ID, OTDOA, UTDOA, etc.)</w:t>
      </w:r>
      <w:r>
        <w:rPr>
          <w:rFonts w:eastAsia="Malgun Gothic"/>
          <w:color w:val="000000"/>
        </w:rPr>
        <w:t xml:space="preserve">, </w:t>
      </w:r>
      <w:r w:rsidRPr="0090738D">
        <w:rPr>
          <w:rFonts w:eastAsia="Malgun Gothic"/>
          <w:color w:val="000000"/>
        </w:rPr>
        <w:t>RAN-external (GNSS, Bluetooth, WLAN, Terrestrial Beacon Systems (TBS), sensors, etc.)</w:t>
      </w:r>
      <w:r>
        <w:rPr>
          <w:rFonts w:eastAsia="Malgun Gothic"/>
          <w:color w:val="000000"/>
        </w:rPr>
        <w:t xml:space="preserve"> and hybrid solutions where </w:t>
      </w:r>
      <w:r w:rsidRPr="00420716">
        <w:t xml:space="preserve">RAT-independent positioning techniques </w:t>
      </w:r>
      <w:r>
        <w:t>can be</w:t>
      </w:r>
      <w:r w:rsidRPr="00420716">
        <w:t xml:space="preserve"> used to facilitate and/or improve the performance of RAT-dependent positioning techniques</w:t>
      </w:r>
      <w:r>
        <w:t xml:space="preserve">. </w:t>
      </w:r>
      <w:r w:rsidR="00BA5E1B">
        <w:rPr>
          <w:rFonts w:eastAsia="Malgun Gothic"/>
          <w:color w:val="000000"/>
        </w:rPr>
        <w:t xml:space="preserve">In this contribution, we discuss the </w:t>
      </w:r>
      <w:r w:rsidR="008D2346" w:rsidRPr="008D2346">
        <w:rPr>
          <w:rFonts w:eastAsia="Malgun Gothic"/>
          <w:color w:val="000000"/>
        </w:rPr>
        <w:t xml:space="preserve">DL and UL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sidR="004D6B92">
        <w:rPr>
          <w:rFonts w:eastAsia="Malgun Gothic"/>
          <w:color w:val="000000"/>
        </w:rPr>
        <w:t xml:space="preserve"> as well as the design principles for DL&amp;UL based positioning schemes</w:t>
      </w:r>
      <w:r w:rsidR="00BA5E1B">
        <w:rPr>
          <w:rFonts w:eastAsia="Malgun Gothic"/>
          <w:color w:val="000000"/>
        </w:rPr>
        <w:t>.</w:t>
      </w:r>
    </w:p>
    <w:p w:rsidR="00DC5A99" w:rsidRDefault="00DC5A99" w:rsidP="000D1B7E">
      <w:pPr>
        <w:pStyle w:val="Heading1"/>
        <w:spacing w:after="240"/>
        <w:ind w:left="431" w:hanging="431"/>
      </w:pPr>
      <w:r>
        <w:t>DL PRS design</w:t>
      </w:r>
    </w:p>
    <w:p w:rsidR="008D2346" w:rsidRDefault="008D2346" w:rsidP="008D2346">
      <w:pPr>
        <w:pStyle w:val="Heading2"/>
      </w:pPr>
      <w:r>
        <w:t>General design principles</w:t>
      </w:r>
    </w:p>
    <w:p w:rsidR="00DC5A99" w:rsidRDefault="00DC5A99" w:rsidP="00DC5A99">
      <w:pPr>
        <w:wordWrap/>
        <w:spacing w:before="60" w:after="60" w:line="288" w:lineRule="auto"/>
        <w:ind w:firstLine="284"/>
        <w:jc w:val="both"/>
      </w:pPr>
      <w:r>
        <w:t xml:space="preserve">OTDOA is a typical downlink based positioning solution and similar to GNSS in principle, where observed time </w:t>
      </w:r>
      <w:r>
        <w:lastRenderedPageBreak/>
        <w:t>difference of arrival between a reference cell, e.g., serving cell, and neighboring cells is derived and such time difference of arrival is used to locate the UE. In this section, we provide our views on the general design principles for NR DL PRS.</w:t>
      </w:r>
    </w:p>
    <w:p w:rsidR="00DC5A99" w:rsidRDefault="00DC5A99" w:rsidP="00DC5A99">
      <w:pPr>
        <w:wordWrap/>
        <w:spacing w:before="60" w:after="60" w:line="288" w:lineRule="auto"/>
        <w:ind w:firstLine="284"/>
        <w:jc w:val="both"/>
      </w:pPr>
      <w:r>
        <w:t>The reference signals used to measure the arrival time difference in LTE is a cell-specific reference signal, i.e., PRS. In NR, there are some existing reference signals such as SS and CSI-RS/TRS. It has been agreed to study when and how to use these existing reference signals for NR positioning in the study item stage and our analysis is as follows. For SS, one of the major concerns is hearability. SS is transmitted from multiple cells using the same time-frequency resources and thus each SS suffers from interferences of neighbor cells so that the hearability might not be enough to support positioning. In [</w:t>
      </w:r>
      <w:r w:rsidR="000C26B4">
        <w:t>2</w:t>
      </w:r>
      <w:r>
        <w:t>], we have shown the CDF of long-term SINR for UMi and UMa scenarios and it seems -45dB is required to guarantee that 95% of the UEs can hear the fifth strongest gNB, which is quite challenging. On the contrary, NR CSI-RS/TRS can be flexibly configured with different pattern/density by multiple cells so that interference from other cells can be mitigated. In [</w:t>
      </w:r>
      <w:r w:rsidR="000C26B4">
        <w:t>2</w:t>
      </w:r>
      <w:r>
        <w:t>], the following observations are made</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For UMa FR1, the E911 requirement can be achieved by OTDOA using TRS</w:t>
      </w:r>
      <w:r>
        <w:rPr>
          <w:rFonts w:eastAsiaTheme="minorEastAsia"/>
          <w:lang w:val="en-GB" w:eastAsia="zh-CN"/>
        </w:rPr>
        <w:t>;</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 xml:space="preserve">For UMi </w:t>
      </w:r>
      <w:r>
        <w:rPr>
          <w:rFonts w:eastAsiaTheme="minorEastAsia"/>
          <w:lang w:val="en-GB" w:eastAsia="zh-CN"/>
        </w:rPr>
        <w:t xml:space="preserve">and InH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DC5A99" w:rsidRDefault="00DC5A99" w:rsidP="00DC5A99">
      <w:pPr>
        <w:wordWrap/>
        <w:spacing w:before="60" w:after="60" w:line="288" w:lineRule="auto"/>
        <w:ind w:firstLine="284"/>
        <w:jc w:val="both"/>
      </w:pPr>
      <w:r w:rsidRPr="00FB11A5">
        <w:t>In [</w:t>
      </w:r>
      <w:r w:rsidR="000C26B4">
        <w:t>3</w:t>
      </w:r>
      <w:r w:rsidRPr="00FB11A5">
        <w:t xml:space="preserve">], it is </w:t>
      </w:r>
      <w:r>
        <w:t xml:space="preserve">also </w:t>
      </w:r>
      <w:r w:rsidRPr="00FB11A5">
        <w:t>shown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DC5A99" w:rsidRDefault="00DC5A99" w:rsidP="00DC5A99">
      <w:pPr>
        <w:wordWrap/>
        <w:spacing w:before="60" w:after="60" w:line="288" w:lineRule="auto"/>
        <w:jc w:val="both"/>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DC5A99" w:rsidRDefault="00DC5A99" w:rsidP="00DC5A99">
      <w:pPr>
        <w:wordWrap/>
        <w:spacing w:before="60" w:after="60" w:line="288" w:lineRule="auto"/>
        <w:ind w:firstLine="284"/>
        <w:jc w:val="both"/>
      </w:pPr>
      <w:r>
        <w:t xml:space="preserve">It has been also agreed that new PRS should be defined to meet the vastly diverse requirement of NR positioning. In LTE, only one PRS pattern is defined. However, in NR, multiple PRS patterns/densities might need to be supported depending on multiple factors. The main reason is that the positioning accuracy depends on at least available bandwidth for positioning. In NR positioning, a wide range of accuracy requirements from relatively loose one in E911 to much more stringent accuracy requirements for certain commercial positioning applications are identified. The pattern/density of positioning reference signals need to be studied by taking such diversity of requirements into account. In FR1, the available bandwidth for positioning might not always be large especially considering the IoT devices with limited operating bandwidth. In such a case, in order to achieve the target positioning accuracy, the density of PRS can be configurable. Positioning accuracy may also depend on numerology since RSTD measurement granularity depends on subcarrier spacing. Moreover, highly densified deployment is supported in NR, which may potentially improve positioning accuracy since the UE can hear PRS from more cells. However, in order to improve hearability, orthogonality between PRS from different cells is needed and thus the frequency density of PRS needs to be reduced to guarantee the orthogonal PRS transmission in such scenario. </w:t>
      </w:r>
    </w:p>
    <w:p w:rsidR="00DC5A99" w:rsidRDefault="00DC5A99" w:rsidP="00DC5A99">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should be supported for </w:t>
      </w:r>
      <w:r>
        <w:rPr>
          <w:i/>
        </w:rPr>
        <w:t>new NR PRS</w:t>
      </w:r>
      <w:r w:rsidRPr="006F1674">
        <w:rPr>
          <w:i/>
        </w:rPr>
        <w:t xml:space="preserve"> and it can be configured based on available bandwidth, cell density, numerology, carrier frequency, etc.</w:t>
      </w:r>
    </w:p>
    <w:p w:rsidR="00DC5A99" w:rsidRDefault="00DC5A99" w:rsidP="00DC5A99">
      <w:pPr>
        <w:wordWrap/>
        <w:spacing w:before="60" w:after="60" w:line="288" w:lineRule="auto"/>
        <w:ind w:firstLine="284"/>
        <w:jc w:val="both"/>
      </w:pPr>
      <w:r>
        <w:t xml:space="preserve">Another aspect of OTDOA reference signal configuration is whether it is UE specific or cell specific. In NR, always-on cell-specific reference signal is removed to reduce power consumption and signaling overhead. For positioning, it is desired that a reference signal can be heard by multiple UEs at the same time. However, it does not mean the configuration of PRS has to be cell specific because the sharing can be achieved by configuring the same PRS to individual UEs in a UE specific </w:t>
      </w:r>
      <w:r w:rsidRPr="00304232">
        <w:t xml:space="preserve">way. </w:t>
      </w:r>
      <w:r>
        <w:t xml:space="preserve">In addition, positioning is not always needed by all the UEs. If PRS is always configured in cell-specific way, it is a waste of resources when no UE or very few UEs need positioning service. On the contrary, UE specific configuration is more flexible and efficient in terms of resource usage. For example, a dedicated bandwidth can be configured to the UEs requiring positioning service in on-demand basis. </w:t>
      </w:r>
    </w:p>
    <w:p w:rsidR="00DC5A99" w:rsidRPr="006F1674" w:rsidRDefault="00DC5A99" w:rsidP="00DC5A99">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656986" w:rsidRDefault="00B65605" w:rsidP="008D2346">
      <w:pPr>
        <w:pStyle w:val="Heading2"/>
      </w:pPr>
      <w:r>
        <w:lastRenderedPageBreak/>
        <w:t xml:space="preserve">NR </w:t>
      </w:r>
      <w:r w:rsidR="00416BCD">
        <w:t xml:space="preserve">DL </w:t>
      </w:r>
      <w:r w:rsidR="00DF19E9">
        <w:t>PRS</w:t>
      </w:r>
      <w:r w:rsidR="00416BCD">
        <w:t xml:space="preserve"> design</w:t>
      </w:r>
    </w:p>
    <w:p w:rsidR="00B12B0F" w:rsidRDefault="000A2C69" w:rsidP="008D2346">
      <w:pPr>
        <w:pStyle w:val="Style1"/>
      </w:pPr>
      <w:r>
        <w:t>DL PRS</w:t>
      </w:r>
      <w:r w:rsidR="00B12B0F">
        <w:t xml:space="preserve"> pattern</w:t>
      </w:r>
    </w:p>
    <w:p w:rsidR="00640A0B" w:rsidRDefault="00323B08" w:rsidP="00640A0B">
      <w:pPr>
        <w:wordWrap/>
        <w:spacing w:before="60" w:after="60" w:line="288" w:lineRule="auto"/>
        <w:ind w:firstLine="284"/>
        <w:jc w:val="both"/>
      </w:pPr>
      <w:r>
        <w:t>E</w:t>
      </w:r>
      <w:r w:rsidR="009F09A0">
        <w:t>xisting CSI-RS/TRS can meet the positioning accuracy requirements at least in some scenarios without any pattern adaptations. The new DL PRS pattern design should target at improvement in terms of positioning accuracy, flexibility, etc</w:t>
      </w:r>
      <w:r>
        <w:t xml:space="preserve">. in a variety of scenarios. In order to achieve such target, multiple density/pattern should be supported as shown in the below figures. </w:t>
      </w:r>
      <w:r w:rsidR="009F09A0">
        <w:t xml:space="preserve"> </w:t>
      </w:r>
    </w:p>
    <w:p w:rsidR="00323B08" w:rsidRDefault="00323B08" w:rsidP="00323B08">
      <w:pPr>
        <w:wordWrap/>
        <w:spacing w:before="60" w:after="60" w:line="288" w:lineRule="auto"/>
        <w:ind w:firstLine="284"/>
        <w:jc w:val="center"/>
      </w:pPr>
      <w:r w:rsidRPr="00323B08">
        <w:rPr>
          <w:noProof/>
          <w:lang w:val="en-GB" w:eastAsia="zh-CN"/>
        </w:rPr>
        <w:drawing>
          <wp:inline distT="0" distB="0" distL="0" distR="0">
            <wp:extent cx="4103077" cy="158043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3467" cy="1588290"/>
                    </a:xfrm>
                    <a:prstGeom prst="rect">
                      <a:avLst/>
                    </a:prstGeom>
                    <a:noFill/>
                    <a:ln>
                      <a:noFill/>
                    </a:ln>
                  </pic:spPr>
                </pic:pic>
              </a:graphicData>
            </a:graphic>
          </wp:inline>
        </w:drawing>
      </w:r>
    </w:p>
    <w:p w:rsidR="00323B08" w:rsidRDefault="00323B08" w:rsidP="00323B08">
      <w:pPr>
        <w:wordWrap/>
        <w:spacing w:before="60" w:after="60" w:line="288" w:lineRule="auto"/>
        <w:ind w:firstLine="284"/>
        <w:jc w:val="center"/>
      </w:pPr>
      <w:r>
        <w:t>Fig. 1 Comb-6 PRS</w:t>
      </w:r>
    </w:p>
    <w:p w:rsidR="00FE6E5B" w:rsidRDefault="00FE6E5B" w:rsidP="00FE6E5B">
      <w:pPr>
        <w:wordWrap/>
        <w:spacing w:before="60" w:after="60" w:line="288" w:lineRule="auto"/>
        <w:ind w:firstLine="284"/>
        <w:jc w:val="both"/>
      </w:pPr>
      <w:r>
        <w:t>The pattern in Fig. 1 is based on LTE PRS pattern with two major difference: 1) the duration of PRS is 6 symbols but not 11 symbols; and 2) PRS is deployed in every subcarrier. In [</w:t>
      </w:r>
      <w:r w:rsidR="001219C0">
        <w:t>2</w:t>
      </w:r>
      <w:r>
        <w:t xml:space="preserve">], we have shown that if PRS is not occupying every subcarrier, there will be some side correlation peaks and the positioning performance might be degraded. In LTE PRS pattern, the main reason for skipping some subcarriers is to avoid collision with CRS. However, in NR the always-on CRS is removed to improve resource usage and power consumption efficiency and thus there is no need to skip certain subcarriers. </w:t>
      </w:r>
      <w:r w:rsidR="00683C04">
        <w:t>The reason for shorter duration is because the bandwidth of NR is much larger than LTE and even with less symbols the positioning accuracy requirement can still be met</w:t>
      </w:r>
      <w:r w:rsidR="00995378">
        <w:t xml:space="preserve"> and the rest of the resources can be used for other purposes</w:t>
      </w:r>
      <w:r w:rsidR="00683C04">
        <w:t xml:space="preserve">. </w:t>
      </w:r>
    </w:p>
    <w:p w:rsidR="00995378" w:rsidRDefault="00995378" w:rsidP="00FE6E5B">
      <w:pPr>
        <w:wordWrap/>
        <w:spacing w:before="60" w:after="60" w:line="288" w:lineRule="auto"/>
        <w:ind w:firstLine="284"/>
        <w:jc w:val="both"/>
      </w:pPr>
      <w:r>
        <w:t xml:space="preserve">Considering the bandwidth of some IoT devices is limited, the density of PRS should be increased to meet the accuracy requirement. </w:t>
      </w:r>
      <w:r w:rsidR="00032B95">
        <w:t>In this regard, the pattern in Fig. 2 should also be supported.</w:t>
      </w:r>
    </w:p>
    <w:p w:rsidR="00032B95" w:rsidRDefault="00032B95" w:rsidP="00032B95">
      <w:pPr>
        <w:wordWrap/>
        <w:spacing w:before="60" w:after="60" w:line="288" w:lineRule="auto"/>
        <w:ind w:firstLine="284"/>
        <w:jc w:val="center"/>
      </w:pPr>
      <w:r w:rsidRPr="00032B95">
        <w:rPr>
          <w:noProof/>
          <w:lang w:val="en-GB" w:eastAsia="zh-CN"/>
        </w:rPr>
        <w:drawing>
          <wp:inline distT="0" distB="0" distL="0" distR="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032B95" w:rsidRDefault="00032B95" w:rsidP="00032B95">
      <w:pPr>
        <w:wordWrap/>
        <w:spacing w:before="60" w:after="60" w:line="288" w:lineRule="auto"/>
        <w:ind w:firstLine="284"/>
        <w:jc w:val="center"/>
      </w:pPr>
      <w:r>
        <w:t>Fig. 2 Comb-3 PRS</w:t>
      </w:r>
    </w:p>
    <w:p w:rsidR="00032B95" w:rsidRDefault="00032B95" w:rsidP="00032B95">
      <w:pPr>
        <w:wordWrap/>
        <w:spacing w:before="60" w:after="60" w:line="288" w:lineRule="auto"/>
        <w:ind w:firstLine="284"/>
        <w:jc w:val="both"/>
        <w:rPr>
          <w:lang w:val="en-GB"/>
        </w:rPr>
      </w:pPr>
      <w:r>
        <w:t xml:space="preserve">Highly densified cell deployment is supported in NR and in such a case, a UE is expected to hear more cells to achieve higher positioning accuracy. In addition, positioning for </w:t>
      </w:r>
      <w:r w:rsidRPr="00032B95">
        <w:t>high speed UE</w:t>
      </w:r>
      <w:r>
        <w:t>s</w:t>
      </w:r>
      <w:r w:rsidRPr="00032B95">
        <w:t xml:space="preserve"> need</w:t>
      </w:r>
      <w:r>
        <w:t>s</w:t>
      </w:r>
      <w:r w:rsidRPr="00032B95">
        <w:t xml:space="preserve"> to be considered and actual location of the UE might change from one slot to another slot. Therefore, it is expected that a UE should measure PRS from more cells </w:t>
      </w:r>
      <w:r>
        <w:t>simultaneously</w:t>
      </w:r>
      <w:r w:rsidRPr="00032B95">
        <w:t>.</w:t>
      </w:r>
      <w:r>
        <w:t xml:space="preserve"> Considering the case with wide bandwidth, a </w:t>
      </w:r>
      <w:r>
        <w:rPr>
          <w:lang w:val="en-GB"/>
        </w:rPr>
        <w:t xml:space="preserve">sparser pattern should also be supported as shown in Fig. 3. Here the duration of PRS is extended to 12 symbols to </w:t>
      </w:r>
      <w:r w:rsidR="00665678">
        <w:rPr>
          <w:lang w:val="en-GB"/>
        </w:rPr>
        <w:t xml:space="preserve">guarantee that PRS is deployed in every subcarrier. </w:t>
      </w:r>
    </w:p>
    <w:p w:rsidR="00032B95" w:rsidRDefault="00032B95" w:rsidP="00032B95">
      <w:pPr>
        <w:wordWrap/>
        <w:spacing w:before="60" w:after="60" w:line="288" w:lineRule="auto"/>
        <w:ind w:firstLine="284"/>
        <w:jc w:val="center"/>
        <w:rPr>
          <w:rFonts w:eastAsiaTheme="minorEastAsia"/>
          <w:lang w:val="en-GB" w:eastAsia="zh-CN"/>
        </w:rPr>
      </w:pPr>
      <w:r w:rsidRPr="00032B95">
        <w:rPr>
          <w:rFonts w:hint="eastAsia"/>
          <w:noProof/>
          <w:lang w:val="en-GB" w:eastAsia="zh-CN"/>
        </w:rPr>
        <w:lastRenderedPageBreak/>
        <w:drawing>
          <wp:inline distT="0" distB="0" distL="0" distR="0">
            <wp:extent cx="2878015" cy="2316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038" cy="2321408"/>
                    </a:xfrm>
                    <a:prstGeom prst="rect">
                      <a:avLst/>
                    </a:prstGeom>
                    <a:noFill/>
                    <a:ln>
                      <a:noFill/>
                    </a:ln>
                  </pic:spPr>
                </pic:pic>
              </a:graphicData>
            </a:graphic>
          </wp:inline>
        </w:drawing>
      </w:r>
    </w:p>
    <w:p w:rsidR="00032B95" w:rsidRPr="00032B95" w:rsidRDefault="00032B95" w:rsidP="00032B95">
      <w:pPr>
        <w:wordWrap/>
        <w:spacing w:before="60" w:after="60" w:line="288" w:lineRule="auto"/>
        <w:ind w:firstLine="284"/>
        <w:jc w:val="center"/>
        <w:rPr>
          <w:rFonts w:eastAsiaTheme="minorEastAsia"/>
          <w:lang w:val="en-GB" w:eastAsia="zh-CN"/>
        </w:rPr>
      </w:pPr>
      <w:r>
        <w:rPr>
          <w:rFonts w:eastAsiaTheme="minorEastAsia"/>
          <w:lang w:val="en-GB" w:eastAsia="zh-CN"/>
        </w:rPr>
        <w:t>Fig. 3 Comb-12 PRS</w:t>
      </w:r>
    </w:p>
    <w:p w:rsidR="00665678" w:rsidRPr="006F1674" w:rsidRDefault="00665678" w:rsidP="00665678">
      <w:pPr>
        <w:wordWrap/>
        <w:spacing w:before="60" w:after="60" w:line="288" w:lineRule="auto"/>
        <w:jc w:val="both"/>
        <w:rPr>
          <w:i/>
        </w:rPr>
      </w:pPr>
      <w:r w:rsidRPr="00C161A4">
        <w:rPr>
          <w:b/>
          <w:i/>
        </w:rPr>
        <w:t xml:space="preserve">Proposal </w:t>
      </w:r>
      <w:r>
        <w:rPr>
          <w:b/>
          <w:i/>
        </w:rPr>
        <w:t>4</w:t>
      </w:r>
      <w:r w:rsidRPr="00C161A4">
        <w:rPr>
          <w:i/>
        </w:rPr>
        <w:t xml:space="preserve">: </w:t>
      </w:r>
      <w:r>
        <w:rPr>
          <w:i/>
        </w:rPr>
        <w:t>Comb-3, Comb-6 and Comb-12 should be supported for new NR PRS and PRS should be deployed in every subcarrier.</w:t>
      </w:r>
    </w:p>
    <w:p w:rsidR="00B12B0F" w:rsidRDefault="00B12B0F" w:rsidP="008D2346">
      <w:pPr>
        <w:pStyle w:val="Style1"/>
      </w:pPr>
      <w:r>
        <w:t>DL PRS bandwidth and granularity</w:t>
      </w:r>
    </w:p>
    <w:p w:rsidR="00726005" w:rsidRDefault="00665678" w:rsidP="000A2C69">
      <w:pPr>
        <w:wordWrap/>
        <w:spacing w:before="60" w:after="60" w:line="288" w:lineRule="auto"/>
        <w:ind w:firstLine="284"/>
        <w:jc w:val="both"/>
      </w:pPr>
      <w:r>
        <w:t xml:space="preserve">In NR, up to 4 BWPs can be configured to a UE but only one BWP can be activated at one time for a UE. The BWP configuration is UE specific and for PRS configuration the simplest solution is to configure it within the active BWP. However, since different UEs’ BWPs might be separated from each other and </w:t>
      </w:r>
      <w:r w:rsidR="00726005">
        <w:t>the following cases need to be considered.</w:t>
      </w:r>
    </w:p>
    <w:p w:rsidR="00726005" w:rsidRPr="00726005" w:rsidRDefault="00726005" w:rsidP="00472E33">
      <w:pPr>
        <w:pStyle w:val="ListParagraph"/>
        <w:numPr>
          <w:ilvl w:val="0"/>
          <w:numId w:val="17"/>
        </w:numPr>
        <w:spacing w:before="60" w:after="60" w:line="288" w:lineRule="auto"/>
        <w:jc w:val="both"/>
      </w:pPr>
      <w:r>
        <w:rPr>
          <w:lang w:val="en-GB"/>
        </w:rPr>
        <w:t>Case 1: fully overlapped BWPs;</w:t>
      </w:r>
    </w:p>
    <w:p w:rsidR="00726005" w:rsidRPr="00726005" w:rsidRDefault="00726005" w:rsidP="00472E33">
      <w:pPr>
        <w:pStyle w:val="ListParagraph"/>
        <w:numPr>
          <w:ilvl w:val="0"/>
          <w:numId w:val="17"/>
        </w:numPr>
        <w:spacing w:before="60" w:after="60" w:line="288" w:lineRule="auto"/>
        <w:jc w:val="both"/>
      </w:pPr>
      <w:r>
        <w:rPr>
          <w:lang w:val="en-GB"/>
        </w:rPr>
        <w:t>Case 2: non overlapping BWPs;</w:t>
      </w:r>
    </w:p>
    <w:p w:rsidR="00726005" w:rsidRDefault="00726005" w:rsidP="00472E33">
      <w:pPr>
        <w:pStyle w:val="ListParagraph"/>
        <w:numPr>
          <w:ilvl w:val="0"/>
          <w:numId w:val="17"/>
        </w:numPr>
        <w:spacing w:before="60" w:after="60" w:line="288" w:lineRule="auto"/>
        <w:jc w:val="both"/>
      </w:pPr>
      <w:r>
        <w:rPr>
          <w:lang w:val="en-GB"/>
        </w:rPr>
        <w:t>Case 3: partial overlapped BWPs.</w:t>
      </w:r>
    </w:p>
    <w:p w:rsidR="00726005" w:rsidRDefault="00726005" w:rsidP="000A2C69">
      <w:pPr>
        <w:wordWrap/>
        <w:spacing w:before="60" w:after="60" w:line="288" w:lineRule="auto"/>
        <w:ind w:firstLine="284"/>
        <w:jc w:val="both"/>
      </w:pPr>
      <w:r>
        <w:t>For case 1, the same PRS pattern/density can be configured for all the UEs with overlapped BWPs. For case 2, PRS pattern/density can be configured independently for each BWP. For case 3, joint PRS configuration should be considered.</w:t>
      </w:r>
    </w:p>
    <w:p w:rsidR="00726005" w:rsidRDefault="00726005" w:rsidP="00726005">
      <w:pPr>
        <w:wordWrap/>
        <w:spacing w:before="60" w:after="60" w:line="288" w:lineRule="auto"/>
        <w:jc w:val="both"/>
        <w:rPr>
          <w:i/>
        </w:rPr>
      </w:pPr>
      <w:r>
        <w:rPr>
          <w:b/>
          <w:i/>
        </w:rPr>
        <w:t>Observation</w:t>
      </w:r>
      <w:r w:rsidRPr="00C161A4">
        <w:rPr>
          <w:b/>
          <w:i/>
        </w:rPr>
        <w:t xml:space="preserve"> </w:t>
      </w:r>
      <w:r>
        <w:rPr>
          <w:b/>
          <w:i/>
        </w:rPr>
        <w:t>1</w:t>
      </w:r>
      <w:r w:rsidRPr="00C161A4">
        <w:rPr>
          <w:i/>
        </w:rPr>
        <w:t xml:space="preserve">: </w:t>
      </w:r>
      <w:r>
        <w:rPr>
          <w:i/>
        </w:rPr>
        <w:t>T</w:t>
      </w:r>
      <w:r w:rsidRPr="00726005">
        <w:rPr>
          <w:i/>
        </w:rPr>
        <w:t xml:space="preserve">he following </w:t>
      </w:r>
      <w:r>
        <w:rPr>
          <w:i/>
        </w:rPr>
        <w:t xml:space="preserve">three </w:t>
      </w:r>
      <w:r w:rsidRPr="00726005">
        <w:rPr>
          <w:i/>
        </w:rPr>
        <w:t xml:space="preserve">cases </w:t>
      </w:r>
      <w:r>
        <w:rPr>
          <w:i/>
        </w:rPr>
        <w:t>should</w:t>
      </w:r>
      <w:r w:rsidRPr="00726005">
        <w:rPr>
          <w:i/>
        </w:rPr>
        <w:t xml:space="preserve"> be considered </w:t>
      </w:r>
      <w:r>
        <w:rPr>
          <w:i/>
        </w:rPr>
        <w:t>if PRS is configured within the active BWP</w:t>
      </w:r>
    </w:p>
    <w:p w:rsidR="00726005" w:rsidRPr="00726005" w:rsidRDefault="00726005" w:rsidP="00472E33">
      <w:pPr>
        <w:pStyle w:val="ListParagraph"/>
        <w:numPr>
          <w:ilvl w:val="0"/>
          <w:numId w:val="17"/>
        </w:numPr>
        <w:spacing w:before="60" w:after="60" w:line="288" w:lineRule="auto"/>
        <w:jc w:val="both"/>
        <w:rPr>
          <w:i/>
        </w:rPr>
      </w:pPr>
      <w:r w:rsidRPr="00726005">
        <w:rPr>
          <w:i/>
          <w:lang w:val="en-GB"/>
        </w:rPr>
        <w:t>Case 1: fully overlapped BWPs</w:t>
      </w:r>
      <w:r>
        <w:rPr>
          <w:i/>
          <w:lang w:val="en-GB"/>
        </w:rPr>
        <w:t xml:space="preserve"> with a common PRS configuration</w:t>
      </w:r>
      <w:r w:rsidRPr="00726005">
        <w:rPr>
          <w:i/>
          <w:lang w:val="en-GB"/>
        </w:rPr>
        <w:t>;</w:t>
      </w:r>
    </w:p>
    <w:p w:rsidR="00726005" w:rsidRPr="00726005" w:rsidRDefault="00726005" w:rsidP="00472E33">
      <w:pPr>
        <w:pStyle w:val="ListParagraph"/>
        <w:numPr>
          <w:ilvl w:val="0"/>
          <w:numId w:val="17"/>
        </w:numPr>
        <w:spacing w:before="60" w:after="60" w:line="288" w:lineRule="auto"/>
        <w:jc w:val="both"/>
        <w:rPr>
          <w:i/>
        </w:rPr>
      </w:pPr>
      <w:r w:rsidRPr="00726005">
        <w:rPr>
          <w:i/>
          <w:lang w:val="en-GB"/>
        </w:rPr>
        <w:t>Case 2: non overlapping BWPs</w:t>
      </w:r>
      <w:r>
        <w:rPr>
          <w:i/>
          <w:lang w:val="en-GB"/>
        </w:rPr>
        <w:t xml:space="preserve"> with independent PRS configuration</w:t>
      </w:r>
      <w:r w:rsidRPr="00726005">
        <w:rPr>
          <w:i/>
          <w:lang w:val="en-GB"/>
        </w:rPr>
        <w:t>;</w:t>
      </w:r>
    </w:p>
    <w:p w:rsidR="00726005" w:rsidRPr="00726005" w:rsidRDefault="00726005" w:rsidP="00472E33">
      <w:pPr>
        <w:pStyle w:val="ListParagraph"/>
        <w:numPr>
          <w:ilvl w:val="0"/>
          <w:numId w:val="17"/>
        </w:numPr>
        <w:spacing w:before="60" w:after="60" w:line="288" w:lineRule="auto"/>
        <w:jc w:val="both"/>
        <w:rPr>
          <w:i/>
        </w:rPr>
      </w:pPr>
      <w:r w:rsidRPr="00726005">
        <w:rPr>
          <w:i/>
          <w:lang w:val="en-GB"/>
        </w:rPr>
        <w:t>Case 3: partial overlapped BWPs</w:t>
      </w:r>
      <w:r>
        <w:rPr>
          <w:i/>
          <w:lang w:val="en-GB"/>
        </w:rPr>
        <w:t xml:space="preserve"> with joint PRS configuration</w:t>
      </w:r>
      <w:r w:rsidRPr="00726005">
        <w:rPr>
          <w:i/>
          <w:lang w:val="en-GB"/>
        </w:rPr>
        <w:t>.</w:t>
      </w:r>
    </w:p>
    <w:p w:rsidR="000A2C69" w:rsidRDefault="009C2982" w:rsidP="000A2C69">
      <w:pPr>
        <w:wordWrap/>
        <w:spacing w:before="60" w:after="60" w:line="288" w:lineRule="auto"/>
        <w:ind w:firstLine="284"/>
        <w:jc w:val="both"/>
      </w:pPr>
      <w:r>
        <w:t>With PRS configured within the active BWP, more flexible and efficient PRS configuration can be achieved especially for the case where only a few UEs require positioning service. However, when a large number of UEs require positioning service at the same time, it would be more efficient to share the PRS among all the UEs. Therefore, another option is</w:t>
      </w:r>
      <w:r w:rsidR="00665678">
        <w:t xml:space="preserve"> to have a common </w:t>
      </w:r>
      <w:r>
        <w:t xml:space="preserve">dedicated </w:t>
      </w:r>
      <w:r w:rsidR="00665678">
        <w:t xml:space="preserve">BWP shared by as many UEs as possible and it is important to guarantee that this common BWP can be configured to every UE. Since each UE needs to listen to SSB for synchronization and acquisition of system information, the BWP containing SSB can be considered for PRS configuration. </w:t>
      </w:r>
      <w:r w:rsidR="00222B44">
        <w:t>T</w:t>
      </w:r>
      <w:r w:rsidR="00222B44" w:rsidRPr="00774512">
        <w:t>he time difference measurement accuracy may depend on many factors such as available bandwidth, subcarrier spacing and carrier frequency. The BWPs configured to a single UE may have different numerology, bandwidth, etc. With larger subcarrier spacing and shorter symbol duration, the timing measurement step gets smaller and it will generally lead to improved positioning accuracy.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w:t>
      </w:r>
    </w:p>
    <w:p w:rsidR="000A2C69" w:rsidRPr="00C161A4" w:rsidRDefault="000A2C69" w:rsidP="000A2C69">
      <w:pPr>
        <w:wordWrap/>
        <w:spacing w:before="60" w:after="60" w:line="288" w:lineRule="auto"/>
        <w:jc w:val="both"/>
        <w:rPr>
          <w:i/>
        </w:rPr>
      </w:pPr>
      <w:r w:rsidRPr="00C161A4">
        <w:rPr>
          <w:b/>
          <w:i/>
        </w:rPr>
        <w:t xml:space="preserve">Proposal </w:t>
      </w:r>
      <w:r w:rsidR="009C2982">
        <w:rPr>
          <w:b/>
          <w:i/>
        </w:rPr>
        <w:t>5</w:t>
      </w:r>
      <w:r w:rsidRPr="00C161A4">
        <w:rPr>
          <w:i/>
        </w:rPr>
        <w:t xml:space="preserve">: </w:t>
      </w:r>
      <w:r w:rsidR="009C2982">
        <w:rPr>
          <w:i/>
        </w:rPr>
        <w:t>The following PRS configurations should be supported</w:t>
      </w:r>
    </w:p>
    <w:p w:rsidR="009C2982" w:rsidRPr="009C2982" w:rsidRDefault="009C2982" w:rsidP="00472E33">
      <w:pPr>
        <w:numPr>
          <w:ilvl w:val="0"/>
          <w:numId w:val="15"/>
        </w:numPr>
        <w:wordWrap/>
        <w:spacing w:before="60" w:after="60" w:line="288" w:lineRule="auto"/>
        <w:jc w:val="both"/>
      </w:pPr>
      <w:r>
        <w:rPr>
          <w:i/>
        </w:rPr>
        <w:t>Alt1: PRS is configured in the active BWP;</w:t>
      </w:r>
    </w:p>
    <w:p w:rsidR="00222B44" w:rsidRPr="00774512" w:rsidRDefault="009C2982" w:rsidP="00222B44">
      <w:pPr>
        <w:numPr>
          <w:ilvl w:val="0"/>
          <w:numId w:val="15"/>
        </w:numPr>
        <w:wordWrap/>
        <w:spacing w:before="60" w:after="60" w:line="288" w:lineRule="auto"/>
        <w:jc w:val="both"/>
      </w:pPr>
      <w:r>
        <w:rPr>
          <w:i/>
        </w:rPr>
        <w:t xml:space="preserve">Alt2: </w:t>
      </w:r>
      <w:r w:rsidR="00222B44">
        <w:rPr>
          <w:i/>
        </w:rPr>
        <w:t>PRS is configured in a common BWP containing SSB;</w:t>
      </w:r>
    </w:p>
    <w:p w:rsidR="000A2C69" w:rsidRPr="00222B44" w:rsidRDefault="00222B44" w:rsidP="00222B44">
      <w:pPr>
        <w:numPr>
          <w:ilvl w:val="0"/>
          <w:numId w:val="15"/>
        </w:numPr>
        <w:wordWrap/>
        <w:spacing w:before="60" w:after="60" w:line="288" w:lineRule="auto"/>
        <w:jc w:val="both"/>
        <w:rPr>
          <w:i/>
        </w:rPr>
      </w:pPr>
      <w:r w:rsidRPr="00774512">
        <w:rPr>
          <w:i/>
        </w:rPr>
        <w:lastRenderedPageBreak/>
        <w:t>Alt3:  PRS is configured in a dedicated BWP with the largest bandwidth or subcarrier spacing</w:t>
      </w:r>
      <w:r>
        <w:rPr>
          <w:i/>
        </w:rPr>
        <w:t>.</w:t>
      </w:r>
    </w:p>
    <w:p w:rsidR="009F08CB" w:rsidRDefault="009F08CB" w:rsidP="009F08CB">
      <w:pPr>
        <w:wordWrap/>
        <w:spacing w:before="60" w:after="60" w:line="288" w:lineRule="auto"/>
        <w:ind w:firstLine="284"/>
        <w:jc w:val="both"/>
      </w:pPr>
      <w:r w:rsidRPr="009F08CB">
        <w:t>In LTE, RB based granularity is considered for PRS. In NR, configurable bandwidth for PRS has been agreed and considering the much wider bandwidth, RB based granularity seems not necessary and a coarser granularity can be considered to reduce the configuration signaling overhead, e.g., RBG size can be considered for granularity</w:t>
      </w:r>
      <w:r>
        <w:t xml:space="preserve"> especially for comb-12 PRS pattern</w:t>
      </w:r>
      <w:r w:rsidRPr="009F08CB">
        <w:t>.</w:t>
      </w:r>
      <w:r>
        <w:t xml:space="preserve"> </w:t>
      </w:r>
    </w:p>
    <w:p w:rsidR="009F08CB" w:rsidRPr="00C161A4" w:rsidRDefault="009F08CB" w:rsidP="009F08CB">
      <w:pPr>
        <w:wordWrap/>
        <w:spacing w:before="60" w:after="60" w:line="288" w:lineRule="auto"/>
        <w:jc w:val="both"/>
        <w:rPr>
          <w:i/>
        </w:rPr>
      </w:pPr>
      <w:r w:rsidRPr="00C161A4">
        <w:rPr>
          <w:b/>
          <w:i/>
        </w:rPr>
        <w:t xml:space="preserve">Proposal </w:t>
      </w:r>
      <w:r>
        <w:rPr>
          <w:b/>
          <w:i/>
        </w:rPr>
        <w:t>6</w:t>
      </w:r>
      <w:r w:rsidRPr="00C161A4">
        <w:rPr>
          <w:i/>
        </w:rPr>
        <w:t xml:space="preserve">: </w:t>
      </w:r>
      <w:r>
        <w:rPr>
          <w:i/>
        </w:rPr>
        <w:t xml:space="preserve">RBG based granularity should be supported for new </w:t>
      </w:r>
      <w:r w:rsidR="00B77E2A">
        <w:rPr>
          <w:i/>
        </w:rPr>
        <w:t xml:space="preserve">NR </w:t>
      </w:r>
      <w:r>
        <w:rPr>
          <w:i/>
        </w:rPr>
        <w:t>PRS.</w:t>
      </w:r>
    </w:p>
    <w:p w:rsidR="00B12B0F" w:rsidRDefault="00B12B0F" w:rsidP="008D2346">
      <w:pPr>
        <w:pStyle w:val="Style1"/>
      </w:pPr>
      <w:r>
        <w:t>DL PRS timing</w:t>
      </w:r>
    </w:p>
    <w:p w:rsidR="008E1AF0" w:rsidRDefault="008E1AF0" w:rsidP="008E1AF0">
      <w:pPr>
        <w:wordWrap/>
        <w:spacing w:before="60" w:after="60" w:line="288" w:lineRule="auto"/>
        <w:ind w:firstLine="284"/>
        <w:jc w:val="both"/>
      </w:pPr>
      <w:r>
        <w:t xml:space="preserve">PRS periodicity </w:t>
      </w:r>
      <w:r w:rsidR="005378ED">
        <w:t>T</w:t>
      </w:r>
      <w:r w:rsidR="005378ED" w:rsidRPr="005378ED">
        <w:rPr>
          <w:vertAlign w:val="subscript"/>
        </w:rPr>
        <w:t>PRS</w:t>
      </w:r>
      <w:r w:rsidR="005378ED">
        <w:t xml:space="preserve"> </w:t>
      </w:r>
      <w:r>
        <w:t xml:space="preserve">configuration should be highly flexible so that different requirements for a variety of use cases can be met without causing too much signaling overhead. For example, the minimum periodicity value should be smaller than required time to first fix (TTFF) and there might be other requirements imposed by different use cases. Periodicity is also relevant to UE power consumption. For IoT devices requiring lower power consumption, longer periodicity is needed to avoid frequent positioning operations draining the battery of the IoT devices. Considering the vastly different requirements and the fact that NR supports multiple numerology and thus multiple slot durations, the periodicity can be defined as a two-step approach. Firstly, a periodicity table can be defined based on a basic time unit, e.g., slot </w:t>
      </w:r>
      <w:r w:rsidR="005378ED">
        <w:t>as in Table 1 below with a scaling factor K configured based on requirements, numerology, etc.</w:t>
      </w:r>
    </w:p>
    <w:tbl>
      <w:tblPr>
        <w:tblW w:w="0" w:type="auto"/>
        <w:jc w:val="center"/>
        <w:tblLook w:val="01E0" w:firstRow="1" w:lastRow="1" w:firstColumn="1" w:lastColumn="1" w:noHBand="0" w:noVBand="0"/>
      </w:tblPr>
      <w:tblGrid>
        <w:gridCol w:w="2057"/>
      </w:tblGrid>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378ED" w:rsidRPr="00F829B6" w:rsidRDefault="005378ED" w:rsidP="00EB2F5A">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v:imagedata r:id="rId11" o:title=""/>
                </v:shape>
                <o:OLEObject Type="Embed" ProgID="Equation.3" ShapeID="_x0000_i1025" DrawAspect="Content" ObjectID="_1615734606" r:id="rId12"/>
              </w:object>
            </w:r>
            <w:r w:rsidRPr="00F829B6">
              <w:rPr>
                <w:lang w:val="en-US"/>
              </w:rPr>
              <w:t xml:space="preserve"> </w:t>
            </w:r>
          </w:p>
          <w:p w:rsidR="005378ED" w:rsidRPr="00F829B6" w:rsidRDefault="005378ED" w:rsidP="00EB2F5A">
            <w:pPr>
              <w:pStyle w:val="TAH"/>
              <w:rPr>
                <w:lang w:val="en-US"/>
              </w:rPr>
            </w:pPr>
            <w:r w:rsidRPr="00F829B6">
              <w:rPr>
                <w:lang w:val="en-US"/>
              </w:rPr>
              <w:t>(</w:t>
            </w:r>
            <w:r>
              <w:rPr>
                <w:lang w:val="en-US"/>
              </w:rPr>
              <w:t>slots</w:t>
            </w:r>
            <w:r w:rsidRPr="00F829B6">
              <w:rPr>
                <w:lang w:val="en-US"/>
              </w:rPr>
              <w:t>)</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6408A0" w:rsidRDefault="005378ED" w:rsidP="00EB2F5A">
            <w:pPr>
              <w:pStyle w:val="TAC"/>
              <w:rPr>
                <w:rFonts w:eastAsia="SimSun"/>
                <w:lang w:val="en-GB" w:eastAsia="zh-CN"/>
              </w:rPr>
            </w:pPr>
            <w:r>
              <w:rPr>
                <w:rFonts w:eastAsia="SimSun"/>
                <w:lang w:val="en-GB" w:eastAsia="zh-CN"/>
              </w:rPr>
              <w:t xml:space="preserve">  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32K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64K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128K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256K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512K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1024K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2048K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5096K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bl>
    <w:p w:rsidR="005378ED" w:rsidRDefault="005378ED" w:rsidP="005378ED">
      <w:pPr>
        <w:wordWrap/>
        <w:spacing w:before="60" w:after="60" w:line="288" w:lineRule="auto"/>
        <w:ind w:firstLine="284"/>
        <w:jc w:val="center"/>
      </w:pPr>
      <w:r>
        <w:t>Table-1 PRS periodicity</w:t>
      </w:r>
    </w:p>
    <w:p w:rsidR="00972AC3" w:rsidRDefault="00972AC3" w:rsidP="00972AC3">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7"/>
      </w:tblGrid>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304A7" w:rsidRPr="00F829B6" w:rsidRDefault="006304A7" w:rsidP="007739C8">
            <w:pPr>
              <w:pStyle w:val="TAH"/>
              <w:rPr>
                <w:lang w:val="en-US"/>
              </w:rPr>
            </w:pPr>
            <w:r w:rsidRPr="00F829B6">
              <w:rPr>
                <w:lang w:val="en-US"/>
              </w:rPr>
              <w:lastRenderedPageBreak/>
              <w:t xml:space="preserve">PRS </w:t>
            </w:r>
            <w:r w:rsidRPr="00F829B6">
              <w:rPr>
                <w:rFonts w:eastAsia="SimSun"/>
                <w:lang w:eastAsia="zh-CN"/>
              </w:rPr>
              <w:t>p</w:t>
            </w:r>
            <w:r w:rsidRPr="00F829B6">
              <w:t xml:space="preserve">eriodicity </w:t>
            </w:r>
            <w:r w:rsidRPr="00F829B6">
              <w:rPr>
                <w:position w:val="-10"/>
              </w:rPr>
              <w:object w:dxaOrig="420" w:dyaOrig="300">
                <v:shape id="_x0000_i1026" type="#_x0000_t75" style="width:20.5pt;height:14.5pt" o:ole="">
                  <v:imagedata r:id="rId11" o:title=""/>
                </v:shape>
                <o:OLEObject Type="Embed" ProgID="Equation.3" ShapeID="_x0000_i1026" DrawAspect="Content" ObjectID="_1615734607" r:id="rId13"/>
              </w:object>
            </w:r>
            <w:r w:rsidRPr="00F829B6">
              <w:rPr>
                <w:lang w:val="en-US"/>
              </w:rPr>
              <w:t xml:space="preserve"> </w:t>
            </w:r>
          </w:p>
          <w:p w:rsidR="006304A7" w:rsidRPr="00F829B6" w:rsidRDefault="006304A7" w:rsidP="007739C8">
            <w:pPr>
              <w:pStyle w:val="TAH"/>
              <w:rPr>
                <w:lang w:val="en-US"/>
              </w:rPr>
            </w:pPr>
            <w:r w:rsidRPr="00F829B6">
              <w:rPr>
                <w:lang w:val="en-US"/>
              </w:rPr>
              <w:t>(</w:t>
            </w:r>
            <w:r>
              <w:rPr>
                <w:lang w:val="en-US"/>
              </w:rPr>
              <w:t>slots</w:t>
            </w:r>
            <w:r w:rsidRPr="00F829B6">
              <w:rPr>
                <w:lang w:val="en-US"/>
              </w:rPr>
              <w:t>)</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6408A0" w:rsidRDefault="006304A7" w:rsidP="007739C8">
            <w:pPr>
              <w:pStyle w:val="TAC"/>
              <w:rPr>
                <w:rFonts w:eastAsia="SimSun"/>
                <w:lang w:val="en-GB" w:eastAsia="zh-CN"/>
              </w:rPr>
            </w:pPr>
            <w:r>
              <w:rPr>
                <w:rFonts w:eastAsia="SimSun"/>
                <w:lang w:val="en-GB" w:eastAsia="zh-CN"/>
              </w:rPr>
              <w:t xml:space="preserve">  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32K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64K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128K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256K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512K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1024K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2048K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5096K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bl>
    <w:p w:rsidR="00B12B0F" w:rsidRDefault="00B12B0F" w:rsidP="008D2346">
      <w:pPr>
        <w:pStyle w:val="Style1"/>
      </w:pPr>
      <w:r>
        <w:t>DL PRS beamforming</w:t>
      </w:r>
    </w:p>
    <w:p w:rsidR="00A6131A" w:rsidRDefault="00A6131A" w:rsidP="00A6131A">
      <w:pPr>
        <w:spacing w:after="240" w:line="276" w:lineRule="auto"/>
        <w:ind w:firstLine="284"/>
        <w:jc w:val="both"/>
      </w:pPr>
      <w:r>
        <w:t>Another issue for PRS is that beamforming is needed at least in FR2 and in such a case, in order to improve the UE hearabilty, PRS beam sweeping should be supported to cover all possible directions as shown in Fig. 4.</w:t>
      </w:r>
    </w:p>
    <w:p w:rsidR="00A6131A" w:rsidRDefault="00A6131A" w:rsidP="00A6131A">
      <w:pPr>
        <w:spacing w:after="240" w:line="276" w:lineRule="auto"/>
        <w:ind w:firstLine="284"/>
        <w:jc w:val="center"/>
      </w:pPr>
      <w:r>
        <w:rPr>
          <w:noProof/>
          <w:color w:val="FF0000"/>
          <w:lang w:val="en-GB" w:eastAsia="zh-CN"/>
        </w:rPr>
        <mc:AlternateContent>
          <mc:Choice Requires="wpc">
            <w:drawing>
              <wp:inline distT="0" distB="0" distL="0" distR="0" wp14:anchorId="106AD299" wp14:editId="6D1DEA3B">
                <wp:extent cx="3796030" cy="2667525"/>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1" name="Group 61"/>
                        <wpg:cNvGrpSpPr/>
                        <wpg:grpSpPr>
                          <a:xfrm>
                            <a:off x="1011662" y="897561"/>
                            <a:ext cx="2031709" cy="1015756"/>
                            <a:chOff x="420279" y="1559220"/>
                            <a:chExt cx="2031709" cy="1015756"/>
                          </a:xfrm>
                        </wpg:grpSpPr>
                        <pic:pic xmlns:pic="http://schemas.openxmlformats.org/drawingml/2006/picture">
                          <pic:nvPicPr>
                            <pic:cNvPr id="62"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27851" y="1854896"/>
                              <a:ext cx="357675" cy="387401"/>
                            </a:xfrm>
                            <a:prstGeom prst="rect">
                              <a:avLst/>
                            </a:prstGeom>
                            <a:solidFill>
                              <a:srgbClr val="7030A0">
                                <a:alpha val="40000"/>
                              </a:srgbClr>
                            </a:solidFill>
                            <a:ln>
                              <a:noFill/>
                            </a:ln>
                            <a:extLst/>
                          </pic:spPr>
                        </pic:pic>
                        <wps:wsp>
                          <wps:cNvPr id="63" name="Oval 63"/>
                          <wps:cNvSpPr/>
                          <wps:spPr>
                            <a:xfrm>
                              <a:off x="1169138" y="1565855"/>
                              <a:ext cx="1008112" cy="82263"/>
                            </a:xfrm>
                            <a:prstGeom prst="ellipse">
                              <a:avLst/>
                            </a:prstGeom>
                            <a:solidFill>
                              <a:srgbClr val="7030A0">
                                <a:alpha val="40000"/>
                              </a:srgbClr>
                            </a:solidFill>
                            <a:ln>
                              <a:noFill/>
                            </a:ln>
                            <a:scene3d>
                              <a:camera prst="orthographicFront">
                                <a:rot lat="0" lon="0" rev="3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1406689" y="1830379"/>
                              <a:ext cx="1008112" cy="82263"/>
                            </a:xfrm>
                            <a:prstGeom prst="ellipse">
                              <a:avLst/>
                            </a:prstGeom>
                            <a:solidFill>
                              <a:srgbClr val="7030A0">
                                <a:alpha val="40000"/>
                              </a:srgbClr>
                            </a:solidFill>
                            <a:ln>
                              <a:noFill/>
                            </a:ln>
                            <a:scene3d>
                              <a:camera prst="orthographicFront">
                                <a:rot lat="0" lon="0" rev="1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wps:cNvSpPr/>
                          <wps:spPr>
                            <a:xfrm>
                              <a:off x="1310058" y="1681163"/>
                              <a:ext cx="1008112" cy="82263"/>
                            </a:xfrm>
                            <a:prstGeom prst="ellipse">
                              <a:avLst/>
                            </a:prstGeom>
                            <a:solidFill>
                              <a:srgbClr val="7030A0">
                                <a:alpha val="40000"/>
                              </a:srgbClr>
                            </a:solidFill>
                            <a:ln>
                              <a:noFill/>
                            </a:ln>
                            <a:scene3d>
                              <a:camera prst="orthographicFront">
                                <a:rot lat="0" lon="0" rev="2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wps:cNvSpPr/>
                          <wps:spPr>
                            <a:xfrm>
                              <a:off x="1443876" y="2185406"/>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wps:cNvSpPr/>
                          <wps:spPr>
                            <a:xfrm>
                              <a:off x="1310058" y="2323092"/>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wps:cNvSpPr/>
                          <wps:spPr>
                            <a:xfrm>
                              <a:off x="1428391" y="2004774"/>
                              <a:ext cx="1008112" cy="82263"/>
                            </a:xfrm>
                            <a:prstGeom prst="ellipse">
                              <a:avLst/>
                            </a:prstGeom>
                            <a:solidFill>
                              <a:srgbClr val="7030A0">
                                <a:alpha val="40000"/>
                              </a:srgb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wps:cNvSpPr/>
                          <wps:spPr>
                            <a:xfrm>
                              <a:off x="1177638" y="2445094"/>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wps:cNvSpPr/>
                          <wps:spPr>
                            <a:xfrm>
                              <a:off x="1011828" y="2492713"/>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wps:cNvSpPr/>
                          <wps:spPr>
                            <a:xfrm>
                              <a:off x="825388" y="2476626"/>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wps:cNvSpPr/>
                          <wps:spPr>
                            <a:xfrm>
                              <a:off x="660558" y="2414129"/>
                              <a:ext cx="1008112" cy="82263"/>
                            </a:xfrm>
                            <a:prstGeom prst="ellipse">
                              <a:avLst/>
                            </a:prstGeom>
                            <a:solidFill>
                              <a:srgbClr val="7030A0">
                                <a:alpha val="40000"/>
                              </a:srgbClr>
                            </a:solidFill>
                            <a:ln>
                              <a:noFill/>
                            </a:ln>
                            <a:scene3d>
                              <a:camera prst="orthographicFront">
                                <a:rot lat="0" lon="0" rev="14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wps:cNvSpPr/>
                          <wps:spPr>
                            <a:xfrm>
                              <a:off x="527170" y="2281961"/>
                              <a:ext cx="1008112" cy="82263"/>
                            </a:xfrm>
                            <a:prstGeom prst="ellipse">
                              <a:avLst/>
                            </a:prstGeom>
                            <a:solidFill>
                              <a:srgbClr val="7030A0">
                                <a:alpha val="40000"/>
                              </a:srgbClr>
                            </a:solidFill>
                            <a:ln>
                              <a:noFill/>
                            </a:ln>
                            <a:scene3d>
                              <a:camera prst="orthographicFront">
                                <a:rot lat="0" lon="0" rev="13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wps:cNvSpPr/>
                          <wps:spPr>
                            <a:xfrm>
                              <a:off x="476828" y="2126059"/>
                              <a:ext cx="1008112" cy="82263"/>
                            </a:xfrm>
                            <a:prstGeom prst="ellipse">
                              <a:avLst/>
                            </a:prstGeom>
                            <a:solidFill>
                              <a:srgbClr val="7030A0">
                                <a:alpha val="40000"/>
                              </a:srgbClr>
                            </a:solidFill>
                            <a:ln>
                              <a:noFill/>
                            </a:ln>
                            <a:scene3d>
                              <a:camera prst="orthographicFront">
                                <a:rot lat="0" lon="0" rev="12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wps:cNvSpPr/>
                          <wps:spPr>
                            <a:xfrm>
                              <a:off x="420279" y="1988657"/>
                              <a:ext cx="1008112" cy="82263"/>
                            </a:xfrm>
                            <a:prstGeom prst="ellipse">
                              <a:avLst/>
                            </a:prstGeom>
                            <a:solidFill>
                              <a:srgbClr val="7030A0">
                                <a:alpha val="40000"/>
                              </a:srgbClr>
                            </a:solidFill>
                            <a:ln>
                              <a:noFill/>
                            </a:ln>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wps:cNvSpPr/>
                          <wps:spPr>
                            <a:xfrm>
                              <a:off x="476828" y="1802261"/>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wps:cNvSpPr/>
                          <wps:spPr>
                            <a:xfrm>
                              <a:off x="577414" y="1672556"/>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wps:cNvSpPr/>
                          <wps:spPr>
                            <a:xfrm>
                              <a:off x="723795" y="1606476"/>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wps:cNvSpPr/>
                          <wps:spPr>
                            <a:xfrm>
                              <a:off x="850637" y="1559220"/>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wps:cNvSpPr/>
                          <wps:spPr>
                            <a:xfrm>
                              <a:off x="1011514" y="1565344"/>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81"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30976" y="489416"/>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2"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58636" y="220314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3"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576156" y="200502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84" name="Text Box 6"/>
                        <wps:cNvSpPr txBox="1"/>
                        <wps:spPr>
                          <a:xfrm>
                            <a:off x="1475165" y="114497"/>
                            <a:ext cx="1236294" cy="2674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06AD299" id="Canvas 108" o:spid="_x0000_s1026" editas="canvas" style="width:298.9pt;height:210.05pt;mso-position-horizontal-relative:char;mso-position-vertical-relative:line" coordsize="37960,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">
                <v:shape id="_x0000_s1027" type="#_x0000_t75" style="position:absolute;width:37960;height:26670;visibility:visible;mso-wrap-style:square">
                  <v:fill o:detectmouseclick="t"/>
                  <v:path o:connecttype="none"/>
                </v:shape>
                <v:group id="Group 61" o:spid="_x0000_s1028" style="position:absolute;left:10116;top:8975;width:20317;height:10158" coordorigin="4202,15592" coordsize="20317,10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62" o:spid="_x0000_s1029" type="#_x0000_t75" style="position:absolute;left:12278;top:18548;width:3577;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fZnEAAAA2wAAAA8AAABkcnMvZG93bnJldi54bWxEj92KwjAUhO8XfIdwBG9EU3uhUo0iSkFk&#10;2cWfBzg0x7bYnNQkan37zcLCXg4z8w2zXHemEU9yvrasYDJOQBAXVtdcKric89EchA/IGhvLpOBN&#10;Htar3scSM21ffKTnKZQiQthnqKAKoc2k9EVFBv3YtsTRu1pnMETpSqkdviLcNDJNkqk0WHNcqLCl&#10;bUXF7fQwCo7pcK/z2Tz/TNxuePlqDt+z212pQb/bLEAE6sJ/+K+91wqmKfx+iT9Ar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KfZnEAAAA2wAAAA8AAAAAAAAAAAAAAAAA&#10;nwIAAGRycy9kb3ducmV2LnhtbFBLBQYAAAAABAAEAPcAAACQAwAAAAA=&#10;" filled="t" fillcolor="#7030a0">
                    <v:fill opacity="26214f"/>
                    <v:imagedata r:id="rId16" o:title=""/>
                  </v:shape>
                  <v:oval id="Oval 63" o:spid="_x0000_s1030" style="position:absolute;left:11691;top:15658;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E8QA&#10;AADbAAAADwAAAGRycy9kb3ducmV2LnhtbESP3WoCMRSE7wu+QziF3tVsW1h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BPEAAAA2wAAAA8AAAAAAAAAAAAAAAAAmAIAAGRycy9k&#10;b3ducmV2LnhtbFBLBQYAAAAABAAEAPUAAACJAwAAAAA=&#10;" fillcolor="#7030a0" stroked="f" strokeweight="1pt">
                    <v:fill opacity="26214f"/>
                    <v:stroke joinstyle="miter"/>
                  </v:oval>
                  <v:oval id="Oval 64" o:spid="_x0000_s1031" style="position:absolute;left:14066;top:18303;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oZ8QA&#10;AADbAAAADwAAAGRycy9kb3ducmV2LnhtbESP3WoCMRSE7wu+QziF3tVsS1l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KGfEAAAA2wAAAA8AAAAAAAAAAAAAAAAAmAIAAGRycy9k&#10;b3ducmV2LnhtbFBLBQYAAAAABAAEAPUAAACJAwAAAAA=&#10;" fillcolor="#7030a0" stroked="f" strokeweight="1pt">
                    <v:fill opacity="26214f"/>
                    <v:stroke joinstyle="miter"/>
                  </v:oval>
                  <v:oval id="Oval 65" o:spid="_x0000_s1032" style="position:absolute;left:13100;top:16811;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N/MQA&#10;AADbAAAADwAAAGRycy9kb3ducmV2LnhtbESP3WoCMRSE7wu+QziF3tVsC11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fzEAAAA2wAAAA8AAAAAAAAAAAAAAAAAmAIAAGRycy9k&#10;b3ducmV2LnhtbFBLBQYAAAAABAAEAPUAAACJAwAAAAA=&#10;" fillcolor="#7030a0" stroked="f" strokeweight="1pt">
                    <v:fill opacity="26214f"/>
                    <v:stroke joinstyle="miter"/>
                  </v:oval>
                  <v:oval id="Oval 66" o:spid="_x0000_s1033" style="position:absolute;left:14438;top:21854;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Ti8MA&#10;AADbAAAADwAAAGRycy9kb3ducmV2LnhtbESPQWsCMRSE7wX/Q3hCbzVrD2tZjSKKIFIEtVCPj+S5&#10;Wdy8bDdx3f77RhB6HGbmG2a26F0tOmpD5VnBeJSBINbeVFwq+Dpt3j5AhIhssPZMCn4pwGI+eJlh&#10;YfydD9QdYykShEOBCmyMTSFl0JYchpFviJN38a3DmGRbStPiPcFdLd+zLJcOK04LFhtaWdLX480p&#10;0JMft9yfP9ddfrronT18l5sbK/U67JdTEJH6+B9+trdGQZ7D40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ATi8MAAADbAAAADwAAAAAAAAAAAAAAAACYAgAAZHJzL2Rv&#10;d25yZXYueG1sUEsFBgAAAAAEAAQA9QAAAIgDAAAAAA==&#10;" fillcolor="#7030a0" stroked="f" strokeweight="1pt">
                    <v:fill opacity="26214f"/>
                    <v:stroke joinstyle="miter"/>
                  </v:oval>
                  <v:oval id="Oval 67" o:spid="_x0000_s1034" style="position:absolute;left:13100;top:2323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2EMUA&#10;AADbAAAADwAAAGRycy9kb3ducmV2LnhtbESPzWrDMBCE74W8g9hAb43cHpzgRjahJVBKKOQHkuMi&#10;bSxTa+VaiuO8fVUo5DjMzDfMshpdKwbqQ+NZwfMsA0GsvWm4VnDYr58WIEJENth6JgU3ClCVk4cl&#10;FsZfeUvDLtYiQTgUqMDG2BVSBm3JYZj5jjh5Z987jEn2tTQ9XhPctfIly3LpsOG0YLGjN0v6e3dx&#10;CvT8x62+Tpv3Id+f9afdHuv1hZV6nI6rVxCRxngP/7c/jIJ8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LYQxQAAANsAAAAPAAAAAAAAAAAAAAAAAJgCAABkcnMv&#10;ZG93bnJldi54bWxQSwUGAAAAAAQABAD1AAAAigMAAAAA&#10;" fillcolor="#7030a0" stroked="f" strokeweight="1pt">
                    <v:fill opacity="26214f"/>
                    <v:stroke joinstyle="miter"/>
                  </v:oval>
                  <v:oval id="Oval 68" o:spid="_x0000_s1035" style="position:absolute;left:14283;top:20047;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iYsEA&#10;AADbAAAADwAAAGRycy9kb3ducmV2LnhtbERPy4rCMBTdD/gP4QruxtRZdIZqFFGEQWTAB+jyklyb&#10;YnNTm1jr308WA7M8nPds0btadNSGyrOCyTgDQay9qbhUcDpu3r9AhIhssPZMCl4UYDEfvM2wMP7J&#10;e+oOsRQphEOBCmyMTSFl0JYchrFviBN39a3DmGBbStPiM4W7Wn5kWS4dVpwaLDa0sqRvh4dToD/v&#10;bvlz2a27/HjVW7s/l5sHKzUa9sspiEh9/Bf/ub+NgjyNTV/SD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ImLBAAAA2wAAAA8AAAAAAAAAAAAAAAAAmAIAAGRycy9kb3du&#10;cmV2LnhtbFBLBQYAAAAABAAEAPUAAACGAwAAAAA=&#10;" fillcolor="#7030a0" stroked="f" strokeweight="1pt">
                    <v:fill opacity="26214f"/>
                    <v:stroke joinstyle="miter"/>
                  </v:oval>
                  <v:oval id="Oval 69" o:spid="_x0000_s1036" style="position:absolute;left:11776;top:2445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QA&#10;AADbAAAADwAAAGRycy9kb3ducmV2LnhtbESPT2sCMRTE7wW/Q3iCt5q1h7VujSIWoUgR/APt8ZE8&#10;N0s3L9tNXLff3ggFj8PM/IaZL3tXi47aUHlWMBlnIIi1NxWXCk7HzfMriBCRDdaeScEfBVguBk9z&#10;LIy/8p66QyxFgnAoUIGNsSmkDNqSwzD2DXHyzr51GJNsS2lavCa4q+VLluXSYcVpwWJDa0v653Bx&#10;CvT0161235/vXX48663df5WbCys1GvarNxCR+vgI/7c/jIJ8Bvcv6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vh/nEAAAA2wAAAA8AAAAAAAAAAAAAAAAAmAIAAGRycy9k&#10;b3ducmV2LnhtbFBLBQYAAAAABAAEAPUAAACJAwAAAAA=&#10;" fillcolor="#7030a0" stroked="f" strokeweight="1pt">
                    <v:fill opacity="26214f"/>
                    <v:stroke joinstyle="miter"/>
                  </v:oval>
                  <v:oval id="Oval 70" o:spid="_x0000_s1037" style="position:absolute;left:10118;top:24927;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4ucAA&#10;AADbAAAADwAAAGRycy9kb3ducmV2LnhtbERPy4rCMBTdC/MP4Q6403RcqFSjiIMwDCL4AF1ekmtT&#10;bG5qE2vn7ycLweXhvOfLzlWipSaUnhV8DTMQxNqbkgsFp+NmMAURIrLByjMp+KMAy8VHb4658U/e&#10;U3uIhUghHHJUYGOscymDtuQwDH1NnLirbxzGBJtCmgafKdxVcpRlY+mw5NRgsaa1JX07PJwCPbm7&#10;1e6y/W7Hx6v+tftzsXmwUv3PbjUDEamLb/HL/WMUTNL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y4ucAAAADbAAAADwAAAAAAAAAAAAAAAACYAgAAZHJzL2Rvd25y&#10;ZXYueG1sUEsFBgAAAAAEAAQA9QAAAIUDAAAAAA==&#10;" fillcolor="#7030a0" stroked="f" strokeweight="1pt">
                    <v:fill opacity="26214f"/>
                    <v:stroke joinstyle="miter"/>
                  </v:oval>
                  <v:oval id="Oval 71" o:spid="_x0000_s1038" style="position:absolute;left:8253;top:24766;width:10082;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dIsMA&#10;AADbAAAADwAAAGRycy9kb3ducmV2LnhtbESPQWsCMRSE7wX/Q3iCt5q1B5XVKKIIRaSgFurxkTw3&#10;i5uXdRPX9d83hYLHYWa+YebLzlWipSaUnhWMhhkIYu1NyYWC79P2fQoiRGSDlWdS8KQAy0XvbY65&#10;8Q8+UHuMhUgQDjkqsDHWuZRBW3IYhr4mTt7FNw5jkk0hTYOPBHeV/MiysXRYclqwWNPakr4e706B&#10;ntzc6uu837Tj00Xv7OGn2N5ZqUG/W81AROriK/zf/jQKJi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dIsMAAADbAAAADwAAAAAAAAAAAAAAAACYAgAAZHJzL2Rv&#10;d25yZXYueG1sUEsFBgAAAAAEAAQA9QAAAIgDAAAAAA==&#10;" fillcolor="#7030a0" stroked="f" strokeweight="1pt">
                    <v:fill opacity="26214f"/>
                    <v:stroke joinstyle="miter"/>
                  </v:oval>
                  <v:oval id="Oval 72" o:spid="_x0000_s1039" style="position:absolute;left:6605;top:24141;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DVcMA&#10;AADbAAAADwAAAGRycy9kb3ducmV2LnhtbESPQWsCMRSE7wX/Q3hCbzWrB5XVKKIIpUhBLdTjI3lu&#10;Fjcv201c13/fCILHYWa+YebLzlWipSaUnhUMBxkIYu1NyYWCn+P2YwoiRGSDlWdScKcAy0XvbY65&#10;8TfeU3uIhUgQDjkqsDHWuZRBW3IYBr4mTt7ZNw5jkk0hTYO3BHeVHGXZWDosOS1YrGltSV8OV6dA&#10;T/7c6vu027Tj41l/2f1vsb2yUu/9bjUDEamLr/Cz/WkUTEbw+J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DVcMAAADbAAAADwAAAAAAAAAAAAAAAACYAgAAZHJzL2Rv&#10;d25yZXYueG1sUEsFBgAAAAAEAAQA9QAAAIgDAAAAAA==&#10;" fillcolor="#7030a0" stroked="f" strokeweight="1pt">
                    <v:fill opacity="26214f"/>
                    <v:stroke joinstyle="miter"/>
                  </v:oval>
                  <v:oval id="Oval 73" o:spid="_x0000_s1040" style="position:absolute;left:5271;top:22819;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4mzsUA&#10;AADbAAAADwAAAGRycy9kb3ducmV2LnhtbESPX2vCMBTF3wf7DuEOfJvpN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ibOxQAAANsAAAAPAAAAAAAAAAAAAAAAAJgCAABkcnMv&#10;ZG93bnJldi54bWxQSwUGAAAAAAQABAD1AAAAigMAAAAA&#10;" fillcolor="#7030a0" stroked="f" strokeweight="1pt">
                    <v:fill opacity="26214f"/>
                    <v:stroke joinstyle="miter"/>
                  </v:oval>
                  <v:oval id="Oval 74" o:spid="_x0000_s1041" style="position:absolute;left:4768;top:2126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usUA&#10;AADbAAAADwAAAGRycy9kb3ducmV2LnhtbESPX2vCMBTF3wf7DuEOfJvpx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766xQAAANsAAAAPAAAAAAAAAAAAAAAAAJgCAABkcnMv&#10;ZG93bnJldi54bWxQSwUGAAAAAAQABAD1AAAAigMAAAAA&#10;" fillcolor="#7030a0" stroked="f" strokeweight="1pt">
                    <v:fill opacity="26214f"/>
                    <v:stroke joinstyle="miter"/>
                  </v:oval>
                  <v:oval id="Oval 75" o:spid="_x0000_s1042" style="position:absolute;left:4202;top:19886;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IcUA&#10;AADbAAAADwAAAGRycy9kb3ducmV2LnhtbESPX2vCMBTF3wf7DuEOfJvpBtN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xshxQAAANsAAAAPAAAAAAAAAAAAAAAAAJgCAABkcnMv&#10;ZG93bnJldi54bWxQSwUGAAAAAAQABAD1AAAAigMAAAAA&#10;" fillcolor="#7030a0" stroked="f" strokeweight="1pt">
                    <v:fill opacity="26214f"/>
                    <v:stroke joinstyle="miter"/>
                  </v:oval>
                  <v:oval id="Oval 76" o:spid="_x0000_s1043" style="position:absolute;left:4768;top:18022;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VsUA&#10;AADbAAAADwAAAGRycy9kb3ducmV2LnhtbESPzWrDMBCE74W8g9hAb43cHpzgRjahJVBKKOQHkuMi&#10;bSxTa+VaiuO8fVUo5DjMzDfMshpdKwbqQ+NZwfMsA0GsvWm4VnDYr58WIEJENth6JgU3ClCVk4cl&#10;FsZfeUvDLtYiQTgUqMDG2BVSBm3JYZj5jjh5Z987jEn2tTQ9XhPctfIly3LpsOG0YLGjN0v6e3dx&#10;CvT8x62+Tpv3Id+f9afdHuv1hZV6nI6rVxCRxngP/7c/jIJ5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YVWxQAAANsAAAAPAAAAAAAAAAAAAAAAAJgCAABkcnMv&#10;ZG93bnJldi54bWxQSwUGAAAAAAQABAD1AAAAigMAAAAA&#10;" fillcolor="#7030a0" stroked="f" strokeweight="1pt">
                    <v:fill opacity="26214f"/>
                    <v:stroke joinstyle="miter"/>
                  </v:oval>
                  <v:oval id="Oval 77" o:spid="_x0000_s1044" style="position:absolute;left:5774;top:16725;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gzcQA&#10;AADbAAAADwAAAGRycy9kb3ducmV2LnhtbESPT2sCMRTE74LfITyhN83ag1tWo4hFKKUI/gE9PpLn&#10;ZnHzst3EdfvtTaHQ4zAzv2EWq97VoqM2VJ4VTCcZCGLtTcWlgtNxO34DESKywdozKfihAKvlcLDA&#10;wvgH76k7xFIkCIcCFdgYm0LKoC05DBPfECfv6luHMcm2lKbFR4K7Wr5m2Uw6rDgtWGxoY0nfDnen&#10;QOffbr27fL13s+NVf9r9udzeWamXUb+eg4jUx//wX/vDKMhz+P2Sf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IM3EAAAA2wAAAA8AAAAAAAAAAAAAAAAAmAIAAGRycy9k&#10;b3ducmV2LnhtbFBLBQYAAAAABAAEAPUAAACJAwAAAAA=&#10;" fillcolor="#7030a0" stroked="f" strokeweight="1pt">
                    <v:fill opacity="26214f"/>
                    <v:stroke joinstyle="miter"/>
                  </v:oval>
                  <v:oval id="Oval 78" o:spid="_x0000_s1045" style="position:absolute;left:7237;top:16064;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0v8AA&#10;AADbAAAADwAAAGRycy9kb3ducmV2LnhtbERPy4rCMBTdC/MP4Q6403RcqFSjiIMwDCL4AF1ekmtT&#10;bG5qE2vn7ycLweXhvOfLzlWipSaUnhV8DTMQxNqbkgsFp+NmMAURIrLByjMp+KMAy8VHb4658U/e&#10;U3uIhUghHHJUYGOscymDtuQwDH1NnLirbxzGBJtCmgafKdxVcpRlY+mw5NRgsaa1JX07PJwCPbm7&#10;1e6y/W7Hx6v+tftzsXmwUv3PbjUDEamLb/HL/WMUTNLY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q0v8AAAADbAAAADwAAAAAAAAAAAAAAAACYAgAAZHJzL2Rvd25y&#10;ZXYueG1sUEsFBgAAAAAEAAQA9QAAAIUDAAAAAA==&#10;" fillcolor="#7030a0" stroked="f" strokeweight="1pt">
                    <v:fill opacity="26214f"/>
                    <v:stroke joinstyle="miter"/>
                  </v:oval>
                  <v:oval id="Oval 79" o:spid="_x0000_s1046" style="position:absolute;left:8506;top:15592;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RJMQA&#10;AADbAAAADwAAAGRycy9kb3ducmV2LnhtbESPW2sCMRSE3wv9D+EU+laz7YOX1ShiEUoRwQvo4yE5&#10;bpZuTtZNXLf/3giCj8PMfMNMZp2rREtNKD0r+OxlIIi1NyUXCva75ccQRIjIBivPpOCfAsymry8T&#10;zI2/8obabSxEgnDIUYGNsc6lDNqSw9DzNXHyTr5xGJNsCmkavCa4q+RXlvWlw5LTgsWaFpb03/bi&#10;FOjB2c3Xx9V329+d9K/dHIrlhZV6f+vmYxCRuvgMP9o/RsFgBPcv6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2ESTEAAAA2wAAAA8AAAAAAAAAAAAAAAAAmAIAAGRycy9k&#10;b3ducmV2LnhtbFBLBQYAAAAABAAEAPUAAACJAwAAAAA=&#10;" fillcolor="#7030a0" stroked="f" strokeweight="1pt">
                    <v:fill opacity="26214f"/>
                    <v:stroke joinstyle="miter"/>
                  </v:oval>
                  <v:oval id="Oval 80" o:spid="_x0000_s1047" style="position:absolute;left:10115;top:15653;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InsAA&#10;AADbAAAADwAAAGRycy9kb3ducmV2LnhtbERPy4rCMBTdC/MP4Q6403RcqFSjiIMwDCL4AF1ekmtT&#10;bG5qE2vn7ycLweXhvOfLzlWipSaUnhV8DTMQxNqbkgsFp+NmMAURIrLByjMp+KMAy8VHb4658U/e&#10;U3uIhUghHHJUYGOscymDtuQwDH1NnLirbxzGBJtCmgafKdxVcpRlY+mw5NRgsaa1JX07PJwCPbm7&#10;1e6y/W7Hx6v+tftzsXmwUv3PbjUDEamLb/HL/WMUTN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9nInsAAAADbAAAADwAAAAAAAAAAAAAAAACYAgAAZHJzL2Rvd25y&#10;ZXYueG1sUEsFBgAAAAAEAAQA9QAAAIUDAAAAAA==&#10;" fillcolor="#7030a0" stroked="f" strokeweight="1pt">
                    <v:fill opacity="26214f"/>
                    <v:stroke joinstyle="miter"/>
                  </v:oval>
                </v:group>
                <v:shape id="Picture 81" o:spid="_x0000_s1048" type="#_x0000_t75" style="position:absolute;left:2309;top:4894;width:1460;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TQZbEAAAA2wAAAA8AAABkcnMvZG93bnJldi54bWxEj0FrwkAUhO+C/2F5BW9mo1CR1FWqIMaD&#10;UG0h9PbIPpNg9m3IbpP4792C4HGYmW+Y1WYwteiodZVlBbMoBkGcW11xoeDnez9dgnAeWWNtmRTc&#10;ycFmPR6tMNG25zN1F1+IAGGXoILS+yaR0uUlGXSRbYiDd7WtQR9kW0jdYh/gppbzOF5IgxWHhRIb&#10;2pWU3y5/RkG33X8dT9vCZgc79++/3eFcpZlSk7fh8wOEp8G/ws92qhUsZ/D/JfwAu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TQZbEAAAA2wAAAA8AAAAAAAAAAAAAAAAA&#10;nwIAAGRycy9kb3ducmV2LnhtbFBLBQYAAAAABAAEAPcAAACQAwAAAAA=&#10;" fillcolor="#5b9bd5 [3204]" strokecolor="black [3213]">
                  <v:imagedata r:id="rId17" o:title=""/>
                </v:shape>
                <v:shape id="Picture 82" o:spid="_x0000_s1049" type="#_x0000_t75" style="position:absolute;left:5586;top:22031;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B3+HEAAAA2wAAAA8AAABkcnMvZG93bnJldi54bWxEj0+LwjAUxO+C3yE8wZumFlykmpZVEPWw&#10;4D+QvT2at23Z5qU0sXa//UYQPA4z8xtmlfWmFh21rrKsYDaNQBDnVldcKLhetpMFCOeRNdaWScEf&#10;OcjS4WCFibYPPlF39oUIEHYJKii9bxIpXV6SQTe1DXHwfmxr0AfZFlK3+AhwU8s4ij6kwYrDQokN&#10;bUrKf893o6Bbb4+Hr3Vhbzsb+/l3tztV+5tS41H/uQThqffv8Ku91woWMTy/hB8g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B3+HEAAAA2wAAAA8AAAAAAAAAAAAAAAAA&#10;nwIAAGRycy9kb3ducmV2LnhtbFBLBQYAAAAABAAEAPcAAACQAwAAAAA=&#10;" fillcolor="#5b9bd5 [3204]" strokecolor="black [3213]">
                  <v:imagedata r:id="rId17" o:title=""/>
                </v:shape>
                <v:shape id="Picture 83" o:spid="_x0000_s1050" type="#_x0000_t75" style="position:absolute;left:35761;top:20050;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NenrDAAAA2wAAAA8AAABkcnMvZG93bnJldi54bWxEj82qwjAUhPeC7xCO4E5TvVyRahQVRO9C&#10;8A/E3aE5tsXmpDS5tb69EQSXw8x8w0znjSlETZXLLSsY9CMQxInVOacKzqd1bwzCeWSNhWVS8CQH&#10;81m7NcVY2wcfqD76VAQIuxgVZN6XsZQuycig69uSOHg3Wxn0QVap1BU+AtwUchhFI2kw57CQYUmr&#10;jJL78d8oqJfr/d9umdrLxg7977XeHPLtRalup1lMQHhq/Df8aW+1gvEPvL+EH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416esMAAADbAAAADwAAAAAAAAAAAAAAAACf&#10;AgAAZHJzL2Rvd25yZXYueG1sUEsFBgAAAAAEAAQA9wAAAI8DAAAAAA==&#10;" fillcolor="#5b9bd5 [3204]" strokecolor="black [3213]">
                  <v:imagedata r:id="rId17" o:title=""/>
                </v:shape>
                <v:shapetype id="_x0000_t202" coordsize="21600,21600" o:spt="202" path="m,l,21600r21600,l21600,xe">
                  <v:stroke joinstyle="miter"/>
                  <v:path gradientshapeok="t" o:connecttype="rect"/>
                </v:shapetype>
                <v:shape id="Text Box 6" o:spid="_x0000_s1051" type="#_x0000_t202" style="position:absolute;left:14751;top:1144;width:12363;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v:textbox>
                </v:shape>
                <w10:anchorlock/>
              </v:group>
            </w:pict>
          </mc:Fallback>
        </mc:AlternateContent>
      </w:r>
    </w:p>
    <w:p w:rsidR="00A6131A" w:rsidRDefault="00A6131A" w:rsidP="00A6131A">
      <w:pPr>
        <w:spacing w:after="240" w:line="276" w:lineRule="auto"/>
        <w:ind w:firstLine="284"/>
        <w:jc w:val="center"/>
      </w:pPr>
      <w:r>
        <w:t>Fig. 4 PRS beam sweeping</w:t>
      </w:r>
    </w:p>
    <w:p w:rsidR="00A6131A" w:rsidRDefault="00A6131A" w:rsidP="00A6131A">
      <w:pPr>
        <w:spacing w:after="240" w:line="276" w:lineRule="auto"/>
        <w:ind w:firstLine="284"/>
        <w:jc w:val="both"/>
      </w:pPr>
      <w:r>
        <w:t xml:space="preserve">In order to support beam sweeping and potential beam selection at the UE side, we can define a multi-level PRS block set which consists of </w:t>
      </w:r>
      <w:r w:rsidRPr="00A6131A">
        <w:rPr>
          <w:i/>
        </w:rPr>
        <w:t>n</w:t>
      </w:r>
      <w:r>
        <w:t xml:space="preserve"> consecutive slots. Within each PRS block set, multiple PRS block sub-set can be defined and each PRS block sub-set consists of multiple PRS blocks which could have either the same or different beam patterns. The multi-level structure is shown in Fig. 5.</w:t>
      </w:r>
    </w:p>
    <w:p w:rsidR="00A6131A" w:rsidRDefault="00A6131A" w:rsidP="00A6131A">
      <w:pPr>
        <w:spacing w:after="240"/>
        <w:ind w:firstLine="284"/>
        <w:jc w:val="both"/>
      </w:pPr>
      <w:r>
        <w:t xml:space="preserve"> </w:t>
      </w:r>
      <w:r>
        <w:rPr>
          <w:noProof/>
          <w:color w:val="FF0000"/>
          <w:lang w:val="en-GB" w:eastAsia="zh-CN"/>
        </w:rPr>
        <w:lastRenderedPageBreak/>
        <mc:AlternateContent>
          <mc:Choice Requires="wpc">
            <w:drawing>
              <wp:inline distT="0" distB="0" distL="0" distR="0" wp14:anchorId="7242C261" wp14:editId="0627EB64">
                <wp:extent cx="5913120" cy="2257622"/>
                <wp:effectExtent l="0" t="0" r="0" b="0"/>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Text Box 85"/>
                        <wps:cNvSpPr txBox="1"/>
                        <wps:spPr>
                          <a:xfrm>
                            <a:off x="3886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6" name="Text Box 86"/>
                        <wps:cNvSpPr txBox="1"/>
                        <wps:spPr>
                          <a:xfrm>
                            <a:off x="6553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7" name="Text Box 87"/>
                        <wps:cNvSpPr txBox="1"/>
                        <wps:spPr>
                          <a:xfrm>
                            <a:off x="11658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8" name="Text Box 88"/>
                        <wps:cNvSpPr txBox="1"/>
                        <wps:spPr>
                          <a:xfrm>
                            <a:off x="14325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9" name="Text Box 89"/>
                        <wps:cNvSpPr txBox="1"/>
                        <wps:spPr>
                          <a:xfrm>
                            <a:off x="19202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0" name="Text Box 90"/>
                        <wps:cNvSpPr txBox="1"/>
                        <wps:spPr>
                          <a:xfrm>
                            <a:off x="21869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1" name="Text Box 91"/>
                        <wps:cNvSpPr txBox="1"/>
                        <wps:spPr>
                          <a:xfrm>
                            <a:off x="36423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2" name="Text Box 92"/>
                        <wps:cNvSpPr txBox="1"/>
                        <wps:spPr>
                          <a:xfrm>
                            <a:off x="39090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3" name="Text Box 93"/>
                        <wps:cNvSpPr txBox="1"/>
                        <wps:spPr>
                          <a:xfrm>
                            <a:off x="44196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Text Box 94"/>
                        <wps:cNvSpPr txBox="1"/>
                        <wps:spPr>
                          <a:xfrm>
                            <a:off x="46863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5" name="Text Box 95"/>
                        <wps:cNvSpPr txBox="1"/>
                        <wps:spPr>
                          <a:xfrm>
                            <a:off x="51739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4406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7" name="Straight Arrow Connector 97"/>
                        <wps:cNvCnPr/>
                        <wps:spPr>
                          <a:xfrm>
                            <a:off x="38862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116586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190500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364236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441960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515874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426720" y="525780"/>
                            <a:ext cx="202692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6"/>
                        <wps:cNvSpPr txBox="1"/>
                        <wps:spPr>
                          <a:xfrm>
                            <a:off x="251460" y="637200"/>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 Box 6"/>
                        <wps:cNvSpPr txBox="1"/>
                        <wps:spPr>
                          <a:xfrm>
                            <a:off x="919140" y="225722"/>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Straight Arrow Connector 106"/>
                        <wps:cNvCnPr/>
                        <wps:spPr>
                          <a:xfrm>
                            <a:off x="388620" y="1866900"/>
                            <a:ext cx="32537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Text Box 6"/>
                        <wps:cNvSpPr txBox="1"/>
                        <wps:spPr>
                          <a:xfrm>
                            <a:off x="1272540" y="1970702"/>
                            <a:ext cx="154686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42C261" id="Canvas 109" o:spid="_x0000_s1052" editas="canvas" style="width:465.6pt;height:177.75pt;mso-position-horizontal-relative:char;mso-position-vertical-relative:line" coordsize="59131,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">
                <v:shape id="_x0000_s1053" type="#_x0000_t75" style="position:absolute;width:59131;height:22574;visibility:visible;mso-wrap-style:square">
                  <v:fill o:detectmouseclick="t"/>
                  <v:path o:connecttype="none"/>
                </v:shape>
                <v:shape id="Text Box 85" o:spid="_x0000_s1054" type="#_x0000_t202" style="position:absolute;left:3886;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AMUA&#10;AADbAAAADwAAAGRycy9kb3ducmV2LnhtbESPS4vCQBCE7wv+h6EFbzpR2VWio4ggiLAHH/s4Npk2&#10;iWZ6YmaM0V/vLAh7LKrqK2o6b0whaqpcbllBvxeBIE6szjlVcNivumMQziNrLCyTgjs5mM9ab1OM&#10;tb3xluqdT0WAsItRQeZ9GUvpkowMup4tiYN3tJVBH2SVSl3hLcBNIQdR9CEN5hwWMixpmVFy3l2N&#10;ggviaP37GZ0ew5P83qy+6vRneVSq024WExCeGv8ffrXXWsH4Hf6+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qoA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6" o:spid="_x0000_s1055" type="#_x0000_t202" style="position:absolute;left:6553;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0d8UA&#10;AADbAAAADwAAAGRycy9kb3ducmV2LnhtbESPQWvCQBSE7wX/w/IKvdVNLaQSXUUCARF6aNTW4yP7&#10;TKLZtzG7jWl/fVcoeBxm5htmvhxMI3rqXG1Zwcs4AkFcWF1zqWC3zZ6nIJxH1thYJgU/5GC5GD3M&#10;MdH2yh/U574UAcIuQQWV920ipSsqMujGtiUO3tF2Bn2QXSl1h9cAN42cRFEsDdYcFipsKa2oOOff&#10;RsEF8W19eI9Ov68n+bnJ9n35lR6VenocVjMQngZ/D/+311rBN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R3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7" o:spid="_x0000_s1056" type="#_x0000_t202" style="position:absolute;left:11658;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R7MUA&#10;AADbAAAADwAAAGRycy9kb3ducmV2LnhtbESPQWvCQBSE7wX/w/IKvdVNLdQQXUUCASl4aNTW4yP7&#10;TKLZt2l2jWl/fbcgeBxm5htmvhxMI3rqXG1Zwcs4AkFcWF1zqWC3zZ5jEM4ja2wsk4IfcrBcjB7m&#10;mGh75Q/qc1+KAGGXoILK+zaR0hUVGXRj2xIH72g7gz7IrpS6w2uAm0ZOouhNGqw5LFTYUlpRcc4v&#10;RsE34nR92ESn39eT/HzP9n35lR6VenocVjMQngZ/D9/aa60gnsL/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JHs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8" o:spid="_x0000_s1057" type="#_x0000_t202" style="position:absolute;left:14325;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FnsIA&#10;AADbAAAADwAAAGRycy9kb3ducmV2LnhtbERPy2rCQBTdC/7DcIXu6qQKVaKjlEAgCC589LG8ZK5J&#10;NHMnZqZJ2q/vLAouD+e93g6mFh21rrKs4GUagSDOra64UHA+pc9LEM4ja6wtk4IfcrDdjEdrjLXt&#10;+UDd0RcihLCLUUHpfRNL6fKSDLqpbYgDd7GtQR9gW0jdYh/CTS1nUfQqDVYcGkpsKCkpvx2/jYI7&#10;4iL72kfX3/lVfuzS9674TC5KPU2GtxUIT4N/iP/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wWewgAAANsAAAAPAAAAAAAAAAAAAAAAAJgCAABkcnMvZG93&#10;bnJldi54bWxQSwUGAAAAAAQABAD1AAAAhwMAAAAA&#10;" fillcolor="yellow" strokeweight=".5pt">
                  <v:textbox style="layout-flow:vertical;mso-layout-flow-alt:bottom-to-top" inset="0,0,0,0">
                    <w:txbxContent>
                      <w:p w:rsidR="00A6131A" w:rsidRPr="00017FE0" w:rsidRDefault="00A6131A" w:rsidP="00A6131A">
                        <w:r>
                          <w:t>PRS block</w:t>
                        </w:r>
                      </w:p>
                    </w:txbxContent>
                  </v:textbox>
                </v:shape>
                <v:shape id="Text Box 89" o:spid="_x0000_s1058" type="#_x0000_t202" style="position:absolute;left:19202;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gBcQA&#10;AADbAAAADwAAAGRycy9kb3ducmV2LnhtbESPT2vCQBTE7wW/w/IEb3WjhVajq4ggiODB/x4f2WcS&#10;zb5Ns2tM/fTdQsHjMDO/YcbTxhSipsrllhX0uhEI4sTqnFMF+93ifQDCeWSNhWVS8EMOppPW2xhj&#10;bR+8oXrrUxEg7GJUkHlfxlK6JCODrmtL4uBdbGXQB1mlUlf4CHBTyH4UfUqDOYeFDEuaZ5Tctnej&#10;4Bvxa3leR9fnx1UeV4tDnZ7mF6U67WY2AuGp8a/wf3upFQyG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XoAXEAAAA2wAAAA8AAAAAAAAAAAAAAAAAmAIAAGRycy9k&#10;b3ducmV2LnhtbFBLBQYAAAAABAAEAPUAAACJAwAAAAA=&#10;" fillcolor="yellow" strokeweight=".5pt">
                  <v:textbox style="layout-flow:vertical;mso-layout-flow-alt:bottom-to-top" inset="0,0,0,0">
                    <w:txbxContent>
                      <w:p w:rsidR="00A6131A" w:rsidRPr="00017FE0" w:rsidRDefault="00A6131A" w:rsidP="00A6131A">
                        <w:r>
                          <w:t>PRS block</w:t>
                        </w:r>
                      </w:p>
                    </w:txbxContent>
                  </v:textbox>
                </v:shape>
                <v:shape id="Text Box 90" o:spid="_x0000_s1059" type="#_x0000_t202" style="position:absolute;left:21869;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RcMA&#10;AADbAAAADwAAAGRycy9kb3ducmV2LnhtbERPTWvCQBC9C/0PyxR6000VqqauIoFAKPRQtbXHITsm&#10;sdnZmN0maX+9exA8Pt73ajOYWnTUusqygudJBII4t7riQsFhn44XIJxH1lhbJgV/5GCzfhitMNa2&#10;5w/qdr4QIYRdjApK75tYSpeXZNBNbEMcuJNtDfoA20LqFvsQbmo5jaIXabDi0FBiQ0lJ+c/u1yi4&#10;IM6z7/fo/D87y6+39LMrjslJqafHYfsKwtPg7+KbO9MKlmF9+B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RcMAAADbAAAADwAAAAAAAAAAAAAAAACYAgAAZHJzL2Rv&#10;d25yZXYueG1sUEsFBgAAAAAEAAQA9QAAAIgDAAAAAA==&#10;" fillcolor="yellow" strokeweight=".5pt">
                  <v:textbox style="layout-flow:vertical;mso-layout-flow-alt:bottom-to-top" inset="0,0,0,0">
                    <w:txbxContent>
                      <w:p w:rsidR="00A6131A" w:rsidRPr="00017FE0" w:rsidRDefault="00A6131A" w:rsidP="00A6131A">
                        <w:r>
                          <w:t>PRS block</w:t>
                        </w:r>
                      </w:p>
                    </w:txbxContent>
                  </v:textbox>
                </v:shape>
                <v:shape id="Text Box 91" o:spid="_x0000_s1060" type="#_x0000_t202" style="position:absolute;left:36423;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63sUA&#10;AADbAAAADwAAAGRycy9kb3ducmV2LnhtbESPT2vCQBTE74LfYXmCN92oUG3qKiIIUuih/muPj+wz&#10;iWbfxuw2pn56VxA8DjPzG2Y6b0whaqpcblnBoB+BIE6szjlVsNuuehMQziNrLCyTgn9yMJ+1W1OM&#10;tb3yN9Ubn4oAYRejgsz7MpbSJRkZdH1bEgfvaCuDPsgqlbrCa4CbQg6j6E0azDksZFjSMqPkvPkz&#10;Ci6I4/XvV3S6jU7y8Lna1+nP8qhUt9MsPkB4avwr/GyvtYL3A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Dre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2" o:spid="_x0000_s1061" type="#_x0000_t202" style="position:absolute;left:39090;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kqcUA&#10;AADbAAAADwAAAGRycy9kb3ducmV2LnhtbESPT2vCQBTE7wW/w/KE3nRjCq1G1yCCIIUe6v/jI/tM&#10;otm3MbuNaT99tyD0OMzMb5hZ2plKtNS40rKC0TACQZxZXXKuYLddDcYgnEfWWFkmBd/kIJ33nmaY&#10;aHvnT2o3PhcBwi5BBYX3dSKlywoy6Ia2Jg7e2TYGfZBNLnWD9wA3lYyj6FUaLDksFFjTsqDsuvky&#10;Cm6Ib+vTR3T5ebnIw/tq3+bH5Vmp5363mILw1Pn/8KO91gom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qSp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3" o:spid="_x0000_s1062" type="#_x0000_t202" style="position:absolute;left:44196;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BMsUA&#10;AADbAAAADwAAAGRycy9kb3ducmV2LnhtbESPT2vCQBTE7wW/w/IEb3WjQqvRNUhAkEIP9f/xkX0m&#10;0ezbmN3GtJ++Wyj0OMzMb5hF0plKtNS40rKC0TACQZxZXXKuYL9bP09BOI+ssbJMCr7IQbLsPS0w&#10;1vbBH9RufS4ChF2MCgrv61hKlxVk0A1tTRy8i20M+iCbXOoGHwFuKjmOohdpsOSwUGBNaUHZbftp&#10;FNwRXzfn9+j6PbnK49v60Oan9KLUoN+t5iA8df4//NfeaAWzC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gEy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4" o:spid="_x0000_s1063" type="#_x0000_t202" style="position:absolute;left:46863;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RsYA&#10;AADbAAAADwAAAGRycy9kb3ducmV2LnhtbESPT2vCQBTE74LfYXmF3nRTK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ZR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5" o:spid="_x0000_s1064" type="#_x0000_t202" style="position:absolute;left:51739;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83cYA&#10;AADbAAAADwAAAGRycy9kb3ducmV2LnhtbESPT2vCQBTE74LfYXmF3nRTi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M83c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6" o:spid="_x0000_s1065" type="#_x0000_t202" style="position:absolute;left:54406;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GiqsYA&#10;AADbAAAADwAAAGRycy9kb3ducmV2LnhtbESPT2vCQBTE74LfYXlCb81GC9amrkECggge6r/2+Mg+&#10;k2j2bZrdxrSfvlsoeBxm5jfMPO1NLTpqXWVZwTiKQRDnVldcKDjsV48zEM4ja6wtk4JvcpAuhoM5&#10;Jtre+I26nS9EgLBLUEHpfZNI6fKSDLrINsTBO9vWoA+yLaRu8RbgppaTOJ5KgxWHhRIbykrKr7sv&#10;o+AT8Xn9sY0vP08Xedqsjl3xnp2Vehj1y1cQnnp/D/+311rByxT+vo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Giq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type id="_x0000_t32" coordsize="21600,21600" o:spt="32" o:oned="t" path="m,l21600,21600e" filled="f">
                  <v:path arrowok="t" fillok="f" o:connecttype="none"/>
                  <o:lock v:ext="edit" shapetype="t"/>
                </v:shapetype>
                <v:shape id="Straight Arrow Connector 97" o:spid="_x0000_s1066" type="#_x0000_t32" style="position:absolute;left:3886;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6TmcQAAADbAAAADwAAAGRycy9kb3ducmV2LnhtbESPQYvCMBSE7wv+h/AEb5oqsqvVKLog&#10;ihTB6sHjo3m2xeal20Tt/nuzIOxxmJlvmPmyNZV4UONKywqGgwgEcWZ1ybmC82nTn4BwHlljZZkU&#10;/JKD5aLzMcdY2ycf6ZH6XAQIuxgVFN7XsZQuK8igG9iaOHhX2xj0QTa51A0+A9xUchRFn9JgyWGh&#10;wJq+C8pu6d0o2NVJuh6PL9vb/cfstweX8OWYKNXrtqsZCE+t/w+/2zutYPoFf1/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pOZxAAAANsAAAAPAAAAAAAAAAAA&#10;AAAAAKECAABkcnMvZG93bnJldi54bWxQSwUGAAAAAAQABAD5AAAAkgMAAAAA&#10;" strokecolor="black [3213]" strokeweight=".5pt">
                  <v:stroke startarrow="block" endarrow="block" joinstyle="miter"/>
                </v:shape>
                <v:shape id="Straight Arrow Connector 98" o:spid="_x0000_s1067" type="#_x0000_t32" style="position:absolute;left:11658;top:8534;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H68EAAADbAAAADwAAAGRycy9kb3ducmV2LnhtbERPTYvCMBC9C/6HMII3TXcR0a6prAui&#10;LEWwevA4NLNtaTOpTdTuvzcHwePjfa/WvWnEnTpXWVbwMY1AEOdWV1woOJ+2kwUI55E1NpZJwT85&#10;WCfDwQpjbR98pHvmCxFC2MWooPS+jaV0eUkG3dS2xIH7s51BH2BXSN3hI4SbRn5G0VwarDg0lNjS&#10;T0l5nd2Mgn2bZpvZ7LKrb1fzuzu4lC/HVKnxqP/+AuGp92/xy73XCp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oQfrwQAAANsAAAAPAAAAAAAAAAAAAAAA&#10;AKECAABkcnMvZG93bnJldi54bWxQSwUGAAAAAAQABAD5AAAAjwMAAAAA&#10;" strokecolor="black [3213]" strokeweight=".5pt">
                  <v:stroke startarrow="block" endarrow="block" joinstyle="miter"/>
                </v:shape>
                <v:shape id="Straight Arrow Connector 99" o:spid="_x0000_s1068" type="#_x0000_t32" style="position:absolute;left:19050;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icMMAAADbAAAADwAAAGRycy9kb3ducmV2LnhtbESPQYvCMBSE74L/ITxhb5oqIrYaxRUW&#10;ZSmC3T14fDTPtti8dJuo3X9vBMHjMDPfMMt1Z2pxo9ZVlhWMRxEI4tzqigsFvz9fwzkI55E11pZJ&#10;wT85WK/6vSUm2t75SLfMFyJA2CWooPS+SaR0eUkG3cg2xME729agD7ItpG7xHuCmlpMomkmDFYeF&#10;EhvalpRfsqtRsG/S7HM6Pe0u1z/zvTu4lE/HVKmPQbdZgPDU+Xf41d5rBXEMzy/h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tonDDAAAA2wAAAA8AAAAAAAAAAAAA&#10;AAAAoQIAAGRycy9kb3ducmV2LnhtbFBLBQYAAAAABAAEAPkAAACRAwAAAAA=&#10;" strokecolor="black [3213]" strokeweight=".5pt">
                  <v:stroke startarrow="block" endarrow="block" joinstyle="miter"/>
                </v:shape>
                <v:shape id="Straight Arrow Connector 100" o:spid="_x0000_s1069" type="#_x0000_t32" style="position:absolute;left:36423;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BVcUAAADcAAAADwAAAGRycy9kb3ducmV2LnhtbESPQWvCQBCF7wX/wzJCb3VjkSLRVVQQ&#10;RULBtAePQ3ZMgtnZmF01/vvOoeBthvfmvW/my9416k5dqD0bGI8SUMSFtzWXBn5/th9TUCEiW2w8&#10;k4EnBVguBm9zTK1/8JHueSyVhHBI0UAVY5tqHYqKHIaRb4lFO/vOYZS1K7Xt8CHhrtGfSfKlHdYs&#10;DRW2tKmouOQ3Z2DfZvl6MjntLrerO+y+Q8anY2bM+7BfzUBF6uPL/H+9t4KfCL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KBVcUAAADcAAAADwAAAAAAAAAA&#10;AAAAAAChAgAAZHJzL2Rvd25yZXYueG1sUEsFBgAAAAAEAAQA+QAAAJMDAAAAAA==&#10;" strokecolor="black [3213]" strokeweight=".5pt">
                  <v:stroke startarrow="block" endarrow="block" joinstyle="miter"/>
                </v:shape>
                <v:shape id="Straight Arrow Connector 101" o:spid="_x0000_s1070" type="#_x0000_t32" style="position:absolute;left:44196;top:8458;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kzsMAAADcAAAADwAAAGRycy9kb3ducmV2LnhtbERPTWvCQBC9F/wPywi91Y0lFImuokIx&#10;lFBI9OBxyI5JMDsbs6tJ/323UPA2j/c5q81oWvGg3jWWFcxnEQji0uqGKwWn4+fbAoTzyBpby6Tg&#10;hxxs1pOXFSbaDpzTo/CVCCHsElRQe98lUrqyJoNuZjviwF1sb9AH2FdS9ziEcNPK9yj6kAYbDg01&#10;drSvqbwWd6Mg7bJiF8fnw/V+M1+Hb5fxOc+Uep2O2yUIT6N/iv/dqQ7zozn8PR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OJM7DAAAA3AAAAA8AAAAAAAAAAAAA&#10;AAAAoQIAAGRycy9kb3ducmV2LnhtbFBLBQYAAAAABAAEAPkAAACRAwAAAAA=&#10;" strokecolor="black [3213]" strokeweight=".5pt">
                  <v:stroke startarrow="block" endarrow="block" joinstyle="miter"/>
                </v:shape>
                <v:shape id="Straight Arrow Connector 102" o:spid="_x0000_s1071" type="#_x0000_t32" style="position:absolute;left:51587;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y6ucMAAADcAAAADwAAAGRycy9kb3ducmV2LnhtbERPTWuDQBC9B/Iflgn0lqwJUop1lTYQ&#10;IkUKsT3kOLhTFd1Z424S+++7hUJv83ifk+azGcSNJtdZVrDdRCCIa6s7bhR8fhzWTyCcR9Y4WCYF&#10;3+Qgz5aLFBNt73yiW+UbEULYJaig9X5MpHR1Swbdxo7Egfuyk0Ef4NRIPeE9hJtB7qLoURrsODS0&#10;ONK+pbqvrkZBMZbVaxyfj/31Yt6O767k86lU6mE1vzyD8DT7f/Gfu9BhfrS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urnDAAAA3AAAAA8AAAAAAAAAAAAA&#10;AAAAoQIAAGRycy9kb3ducmV2LnhtbFBLBQYAAAAABAAEAPkAAACRAwAAAAA=&#10;" strokecolor="black [3213]" strokeweight=".5pt">
                  <v:stroke startarrow="block" endarrow="block" joinstyle="miter"/>
                </v:shape>
                <v:shape id="Straight Arrow Connector 103" o:spid="_x0000_s1072" type="#_x0000_t32" style="position:absolute;left:4267;top:5257;width:20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fIsEAAADcAAAADwAAAGRycy9kb3ducmV2LnhtbERPTYvCMBC9C/6HMII3TVdlka5RVkEU&#10;KQtWDx6HZrYtNpPaRK3/3giCt3m8z5ktWlOJGzWutKzgaxiBIM6sLjlXcDysB1MQziNrrCyTggc5&#10;WMy7nRnG2t55T7fU5yKEsItRQeF9HUvpsoIMuqGtiQP3bxuDPsAml7rBewg3lRxF0bc0WHJoKLCm&#10;VUHZOb0aBds6SZeTyWlzvl7MbvPnEj7tE6X6vfb3B4Sn1n/Eb/dWh/nRGF7Ph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B8iwQAAANwAAAAPAAAAAAAAAAAAAAAA&#10;AKECAABkcnMvZG93bnJldi54bWxQSwUGAAAAAAQABAD5AAAAjwMAAAAA&#10;" strokecolor="black [3213]" strokeweight=".5pt">
                  <v:stroke startarrow="block" endarrow="block" joinstyle="miter"/>
                </v:shape>
                <v:shape id="Text Box 6" o:spid="_x0000_s1073" type="#_x0000_t202" style="position:absolute;left:2514;top:6372;width:9402;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v:textbox>
                </v:shape>
                <v:shape id="Text Box 6" o:spid="_x0000_s1074" type="#_x0000_t202" style="position:absolute;left:9191;top:2257;width:9401;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us8QA&#10;AADcAAAADwAAAGRycy9kb3ducmV2LnhtbERPS0sDMRC+C/0PYQrebFJB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brP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v:textbox>
                </v:shape>
                <v:shape id="Straight Arrow Connector 106" o:spid="_x0000_s1075" type="#_x0000_t32" style="position:absolute;left:3886;top:18669;width:32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8usMAAADcAAAADwAAAGRycy9kb3ducmV2LnhtbERPTWuDQBC9F/IflgnkVteEEIrNRtpA&#10;iBQpxPbgcXCnKrqzxt0Y+++7hUJv83ifs09n04uJRtdaVrCOYhDEldUt1wo+P06PTyCcR9bYWyYF&#10;3+QgPSwe9phoe+cLTYWvRQhhl6CCxvshkdJVDRl0kR2IA/dlR4M+wLGWesR7CDe93MTxThpsOTQ0&#10;ONCxoaorbkZBNuTF63Zbnrvb1byd313O5SVXarWcX55BeJr9v/jPnekwP97B7zPhAn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nvLrDAAAA3AAAAA8AAAAAAAAAAAAA&#10;AAAAoQIAAGRycy9kb3ducmV2LnhtbFBLBQYAAAAABAAEAPkAAACRAwAAAAA=&#10;" strokecolor="black [3213]" strokeweight=".5pt">
                  <v:stroke startarrow="block" endarrow="block" joinstyle="miter"/>
                </v:shape>
                <v:shape id="Text Box 6" o:spid="_x0000_s1076" type="#_x0000_t202" style="position:absolute;left:12725;top:19707;width:15469;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X8QA&#10;AADcAAAADwAAAGRycy9kb3ducmV2LnhtbERPS0sDMRC+C/0PYQrebFIPKmvTUloLPfioVUFv42bc&#10;XbqZLMl0u/57Iwje5uN7zmwx+Fb1FFMT2MJ0YkARl8E1XFl4fdlc3IBKguywDUwWvinBYj46m2Hh&#10;womfqd9LpXIIpwIt1CJdoXUqa/KYJqEjztxXiB4lw1hpF/GUw32rL4250h4bzg01drSqqTzsj95C&#10;+57i/aeRj35dPcjuSR/f7qaP1p6Ph+UtKKFB/sV/7q3L8801/D6TL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V/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v:textbox>
                </v:shape>
                <w10:anchorlock/>
              </v:group>
            </w:pict>
          </mc:Fallback>
        </mc:AlternateContent>
      </w:r>
    </w:p>
    <w:p w:rsidR="00A6131A" w:rsidRDefault="00A6131A" w:rsidP="00A6131A">
      <w:pPr>
        <w:spacing w:after="240"/>
        <w:ind w:firstLine="284"/>
        <w:jc w:val="center"/>
      </w:pPr>
      <w:r>
        <w:t>Fig. 5 Multi-level PRS structure</w:t>
      </w:r>
    </w:p>
    <w:p w:rsidR="0023229D" w:rsidRDefault="0023229D" w:rsidP="0023229D">
      <w:pPr>
        <w:wordWrap/>
        <w:spacing w:before="60" w:after="60" w:line="288" w:lineRule="auto"/>
        <w:jc w:val="both"/>
        <w:rPr>
          <w:i/>
        </w:rPr>
      </w:pPr>
      <w:r w:rsidRPr="00C161A4">
        <w:rPr>
          <w:b/>
          <w:i/>
        </w:rPr>
        <w:t xml:space="preserve">Proposal </w:t>
      </w:r>
      <w:r>
        <w:rPr>
          <w:b/>
          <w:i/>
        </w:rPr>
        <w:t>8</w:t>
      </w:r>
      <w:r w:rsidRPr="00C161A4">
        <w:rPr>
          <w:i/>
        </w:rPr>
        <w:t xml:space="preserve">: </w:t>
      </w:r>
      <w:r>
        <w:rPr>
          <w:i/>
        </w:rPr>
        <w:t>Tx PRS beam sweeping should be supported with following multi-level PRS block structure to improve hearability and enable Rx beam selection</w:t>
      </w:r>
    </w:p>
    <w:p w:rsidR="0023229D" w:rsidRPr="0023229D" w:rsidRDefault="0023229D" w:rsidP="00472E33">
      <w:pPr>
        <w:pStyle w:val="ListParagraph"/>
        <w:numPr>
          <w:ilvl w:val="0"/>
          <w:numId w:val="18"/>
        </w:numPr>
        <w:spacing w:before="60" w:after="60" w:line="288" w:lineRule="auto"/>
        <w:jc w:val="both"/>
        <w:rPr>
          <w:i/>
        </w:rPr>
      </w:pPr>
      <w:r>
        <w:rPr>
          <w:i/>
          <w:lang w:val="en-GB"/>
        </w:rPr>
        <w:t>PRS block set;</w:t>
      </w:r>
    </w:p>
    <w:p w:rsidR="0023229D" w:rsidRPr="0023229D" w:rsidRDefault="0023229D" w:rsidP="00472E33">
      <w:pPr>
        <w:pStyle w:val="ListParagraph"/>
        <w:numPr>
          <w:ilvl w:val="0"/>
          <w:numId w:val="18"/>
        </w:numPr>
        <w:spacing w:before="60" w:after="60" w:line="288" w:lineRule="auto"/>
        <w:jc w:val="both"/>
        <w:rPr>
          <w:i/>
        </w:rPr>
      </w:pPr>
      <w:r>
        <w:rPr>
          <w:i/>
          <w:lang w:val="en-GB"/>
        </w:rPr>
        <w:t>PRS block sub-set;</w:t>
      </w:r>
    </w:p>
    <w:p w:rsidR="0023229D" w:rsidRPr="0023229D" w:rsidRDefault="0023229D" w:rsidP="00472E33">
      <w:pPr>
        <w:pStyle w:val="ListParagraph"/>
        <w:numPr>
          <w:ilvl w:val="0"/>
          <w:numId w:val="18"/>
        </w:numPr>
        <w:spacing w:before="60" w:after="60" w:line="288" w:lineRule="auto"/>
        <w:jc w:val="both"/>
        <w:rPr>
          <w:i/>
        </w:rPr>
      </w:pPr>
      <w:r>
        <w:rPr>
          <w:i/>
          <w:lang w:val="en-GB"/>
        </w:rPr>
        <w:t>PRS block.</w:t>
      </w:r>
    </w:p>
    <w:p w:rsidR="00D03E52" w:rsidRDefault="00D03E52" w:rsidP="008D2346">
      <w:pPr>
        <w:pStyle w:val="Heading2"/>
      </w:pPr>
      <w:r>
        <w:t>Other design aspects</w:t>
      </w:r>
    </w:p>
    <w:p w:rsidR="000A2C69" w:rsidRDefault="000A2C69" w:rsidP="008D2346">
      <w:pPr>
        <w:pStyle w:val="Style1"/>
      </w:pPr>
      <w:r>
        <w:t>DL PRS resource set</w:t>
      </w:r>
    </w:p>
    <w:p w:rsidR="000A2C69" w:rsidRDefault="000A2C69" w:rsidP="00DE3403">
      <w:pPr>
        <w:spacing w:after="240" w:line="276" w:lineRule="auto"/>
        <w:ind w:firstLine="284"/>
        <w:jc w:val="both"/>
      </w:pPr>
      <w:r>
        <w:t>PRS resource has been defined</w:t>
      </w:r>
      <w:r w:rsidR="00DE3403">
        <w:t xml:space="preserve"> as</w:t>
      </w:r>
      <w:r w:rsidR="00DE3403" w:rsidRPr="00DE3403">
        <w:t xml:space="preserve"> a set of resource elements used for NR DL PRS transmission that can span multiple PRBs within N (1 or more) consecutive symbol(s) within a slot</w:t>
      </w:r>
      <w:r>
        <w:t xml:space="preserve">. </w:t>
      </w:r>
      <w:r w:rsidRPr="001F4227">
        <w:t xml:space="preserve">PRS resource set </w:t>
      </w:r>
      <w:r>
        <w:t>should also</w:t>
      </w:r>
      <w:r w:rsidRPr="001F4227">
        <w:t xml:space="preserve"> be defined as a set containing multiple PRS resources. One resource set can be within one slot or cross multiple slots.</w:t>
      </w:r>
      <w:r>
        <w:t xml:space="preserve"> </w:t>
      </w:r>
      <w:r w:rsidRPr="001F4227">
        <w:t>The number of PRS resources within one resource set can scale with carrier frequency, numerology, bandwidth, etc.</w:t>
      </w:r>
      <w:r>
        <w:t xml:space="preserve"> </w:t>
      </w:r>
      <w:r w:rsidRPr="00345B24">
        <w:t>NR DL PRS resource can span multiple PRBs within N consecutive symbol(s)</w:t>
      </w:r>
      <w:r>
        <w:t xml:space="preserve">. If </w:t>
      </w:r>
      <w:r w:rsidRPr="00DE3403">
        <w:t>N</w:t>
      </w:r>
      <w:r>
        <w:t xml:space="preserve"> = 1, the PRS can be configured as consecutive or non-consecutive symbols and </w:t>
      </w:r>
      <w:r w:rsidR="00DE3403">
        <w:t>higher level of</w:t>
      </w:r>
      <w:r>
        <w:t xml:space="preserve"> flexibility can be achieved. Otherwise, </w:t>
      </w:r>
      <w:r w:rsidRPr="001F4227">
        <w:t xml:space="preserve">non-consecutive </w:t>
      </w:r>
      <w:r>
        <w:t xml:space="preserve">symbols should be supported for one PRS resource so that PRS can be </w:t>
      </w:r>
      <w:r w:rsidRPr="001F4227">
        <w:t>multiplexed in time domain.</w:t>
      </w:r>
      <w:r>
        <w:t xml:space="preserve"> Since one antenna port has been agreed for PRS signal, i</w:t>
      </w:r>
      <w:r w:rsidRPr="001F4227">
        <w:t>t should be assumed that only one antenna port can be assumed for each PRS resource</w:t>
      </w:r>
      <w:r>
        <w:t xml:space="preserve"> set</w:t>
      </w:r>
      <w:r w:rsidRPr="001F4227">
        <w:t>.</w:t>
      </w:r>
    </w:p>
    <w:p w:rsidR="000A2C69" w:rsidRDefault="000A2C69" w:rsidP="00DE3403">
      <w:pPr>
        <w:spacing w:after="240" w:line="276" w:lineRule="auto"/>
        <w:jc w:val="both"/>
      </w:pPr>
      <w:r w:rsidRPr="00741B56">
        <w:rPr>
          <w:b/>
          <w:i/>
        </w:rPr>
        <w:t xml:space="preserve">Proposal </w:t>
      </w:r>
      <w:r w:rsidR="00DE3403">
        <w:rPr>
          <w:b/>
          <w:i/>
        </w:rPr>
        <w:t>9</w:t>
      </w:r>
      <w:r w:rsidRPr="00741B56">
        <w:rPr>
          <w:i/>
        </w:rPr>
        <w:t>:</w:t>
      </w:r>
      <w:r>
        <w:rPr>
          <w:i/>
        </w:rPr>
        <w:t xml:space="preserve"> PRS resource set can be defined as </w:t>
      </w:r>
      <w:r w:rsidRPr="008216EF">
        <w:rPr>
          <w:i/>
        </w:rPr>
        <w:t>a set containing multiple PRS resources</w:t>
      </w:r>
      <w:r>
        <w:rPr>
          <w:i/>
        </w:rPr>
        <w:t xml:space="preserve"> and</w:t>
      </w:r>
      <w:r w:rsidRPr="008216EF">
        <w:rPr>
          <w:i/>
        </w:rPr>
        <w:t xml:space="preserve"> </w:t>
      </w:r>
      <w:r>
        <w:rPr>
          <w:i/>
        </w:rPr>
        <w:t>o</w:t>
      </w:r>
      <w:r w:rsidRPr="008216EF">
        <w:rPr>
          <w:i/>
        </w:rPr>
        <w:t>ne resource set can be within one slot or cross multiple slots.</w:t>
      </w:r>
      <w:r>
        <w:rPr>
          <w:i/>
        </w:rPr>
        <w:t xml:space="preserve"> Each PRS resource contains N=1 symbol and one antenna port should be assumed within each PRS resource set.</w:t>
      </w:r>
    </w:p>
    <w:p w:rsidR="000A2C69" w:rsidRDefault="000A2C69" w:rsidP="008D2346">
      <w:pPr>
        <w:pStyle w:val="Style1"/>
      </w:pPr>
      <w:r>
        <w:t>DL PRS antenna port</w:t>
      </w:r>
    </w:p>
    <w:p w:rsidR="000A2C69" w:rsidRDefault="000A2C69" w:rsidP="000A2C69">
      <w:pPr>
        <w:ind w:firstLine="284"/>
        <w:jc w:val="both"/>
      </w:pPr>
      <w:r>
        <w:t>It has been agreed that one antenna DL PRS port should be supported. Increasing antenna port will introduce more signaling overhead and the timing relationship between multiple antenna ports might differ depending on different precoding and implementation assumptions. In this regard, the benefits of multiple antenna ports are not clear.</w:t>
      </w:r>
    </w:p>
    <w:p w:rsidR="000A2C69" w:rsidRPr="000F5664" w:rsidRDefault="000A2C69" w:rsidP="000A2C69">
      <w:pPr>
        <w:spacing w:before="240"/>
        <w:jc w:val="both"/>
        <w:rPr>
          <w:i/>
        </w:rPr>
      </w:pPr>
      <w:r w:rsidRPr="000F5664">
        <w:rPr>
          <w:b/>
          <w:i/>
        </w:rPr>
        <w:t xml:space="preserve">Proposal </w:t>
      </w:r>
      <w:r w:rsidR="00DE3403">
        <w:rPr>
          <w:b/>
          <w:i/>
        </w:rPr>
        <w:t>10</w:t>
      </w:r>
      <w:r w:rsidRPr="000F5664">
        <w:rPr>
          <w:i/>
        </w:rPr>
        <w:t xml:space="preserve">: Single antenna port is sufficient for PRS signal and multiple antenna ports should not be supported. </w:t>
      </w:r>
    </w:p>
    <w:p w:rsidR="00F571A9" w:rsidRDefault="00F571A9" w:rsidP="008D2346">
      <w:pPr>
        <w:pStyle w:val="Style1"/>
      </w:pPr>
      <w:r>
        <w:t>DL PRS power boosting</w:t>
      </w:r>
    </w:p>
    <w:p w:rsidR="00E22AF9" w:rsidRDefault="00C7347F" w:rsidP="007B5385">
      <w:pPr>
        <w:spacing w:line="276" w:lineRule="auto"/>
        <w:ind w:firstLine="284"/>
        <w:jc w:val="both"/>
      </w:pPr>
      <w:r>
        <w:t xml:space="preserve">Multiple comb patterns should be supported for new NR DL PRS as discussed in the previous sections. The power of the resource elements not occupied by PRS can be used to boosting the power of PRS. For comb-k pattern, the power of PRS can be boosted by k times and the boosted power can improve the hearability of the UE. However, the power boosting might need to be subject to some limit imposed by hardware, i.e., a cap needs to be imposed to the power boosting. The </w:t>
      </w:r>
      <w:r>
        <w:lastRenderedPageBreak/>
        <w:t>power of PRS can be chosen as min{P</w:t>
      </w:r>
      <w:r w:rsidRPr="00C7347F">
        <w:rPr>
          <w:vertAlign w:val="subscript"/>
        </w:rPr>
        <w:t>boost</w:t>
      </w:r>
      <w:r>
        <w:t>, P</w:t>
      </w:r>
      <w:r w:rsidRPr="00C7347F">
        <w:rPr>
          <w:vertAlign w:val="subscript"/>
        </w:rPr>
        <w:t>cap</w:t>
      </w:r>
      <w:r>
        <w:t>}, where P</w:t>
      </w:r>
      <w:r w:rsidRPr="00C7347F">
        <w:rPr>
          <w:vertAlign w:val="subscript"/>
        </w:rPr>
        <w:t>boost</w:t>
      </w:r>
      <w:r>
        <w:t xml:space="preserve"> is the normal boosting power and P</w:t>
      </w:r>
      <w:r w:rsidRPr="00C7347F">
        <w:rPr>
          <w:vertAlign w:val="subscript"/>
        </w:rPr>
        <w:t>cap</w:t>
      </w:r>
      <w:r>
        <w:t xml:space="preserve"> is the power cap. </w:t>
      </w:r>
    </w:p>
    <w:p w:rsidR="007B5385" w:rsidRPr="007B5385" w:rsidRDefault="007B5385" w:rsidP="007B5385">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D03E52" w:rsidRDefault="00D03E52" w:rsidP="008D2346">
      <w:pPr>
        <w:pStyle w:val="Style1"/>
      </w:pPr>
      <w:r>
        <w:t>Extended CP</w:t>
      </w:r>
    </w:p>
    <w:p w:rsidR="00D03E52" w:rsidRDefault="00D03E52" w:rsidP="00D03E52">
      <w:pPr>
        <w:wordWrap/>
        <w:spacing w:before="60" w:after="60" w:line="288" w:lineRule="auto"/>
        <w:ind w:firstLine="284"/>
        <w:jc w:val="both"/>
      </w:pPr>
      <w:r>
        <w:t>It has been agreed that c</w:t>
      </w:r>
      <w:r w:rsidRPr="004B3BD3">
        <w:t>onfigurable NR DL PRS signal numerology (SCS)</w:t>
      </w:r>
      <w:r>
        <w:t xml:space="preserve"> should be supported. In NR, extended CP is only defined for 60 kHz. However, </w:t>
      </w:r>
      <w:r w:rsidRPr="004B3BD3">
        <w:t xml:space="preserve">UE </w:t>
      </w:r>
      <w:r>
        <w:t xml:space="preserve">might </w:t>
      </w:r>
      <w:r w:rsidRPr="004B3BD3">
        <w:t xml:space="preserve">need to measure PRS from </w:t>
      </w:r>
      <w:r>
        <w:t>neighbor</w:t>
      </w:r>
      <w:r w:rsidRPr="004B3BD3">
        <w:t xml:space="preserve"> cells and these </w:t>
      </w:r>
      <w:r>
        <w:t>neighbor</w:t>
      </w:r>
      <w:r w:rsidRPr="004B3BD3">
        <w:t xml:space="preserve"> cells could be quite far away from the UE</w:t>
      </w:r>
      <w:r>
        <w:t xml:space="preserve"> at least in the UMa scenario</w:t>
      </w:r>
      <w:r w:rsidRPr="004B3BD3">
        <w:t>. In this re</w:t>
      </w:r>
      <w:r>
        <w:t>gard, longer CP might be needed at least for UMa in FR1 with 15 and 30 kHz.</w:t>
      </w:r>
    </w:p>
    <w:p w:rsidR="00D03E52" w:rsidRPr="004B3BD3" w:rsidRDefault="00D03E52" w:rsidP="00D03E52">
      <w:pPr>
        <w:wordWrap/>
        <w:spacing w:before="60" w:after="60" w:line="288" w:lineRule="auto"/>
        <w:jc w:val="both"/>
        <w:rPr>
          <w:i/>
        </w:rPr>
      </w:pPr>
      <w:r w:rsidRPr="004B3BD3">
        <w:rPr>
          <w:b/>
          <w:i/>
        </w:rPr>
        <w:t xml:space="preserve">Proposal </w:t>
      </w:r>
      <w:r w:rsidR="00455E5A">
        <w:rPr>
          <w:b/>
          <w:i/>
        </w:rPr>
        <w:t>12</w:t>
      </w:r>
      <w:r w:rsidRPr="004B3BD3">
        <w:rPr>
          <w:i/>
        </w:rPr>
        <w:t>: Extended CP can be considered for 15 and 30 kHz for DL PRS signal.</w:t>
      </w:r>
    </w:p>
    <w:p w:rsidR="00F571A9" w:rsidRDefault="00F571A9" w:rsidP="008D2346">
      <w:pPr>
        <w:pStyle w:val="Style1"/>
      </w:pPr>
      <w:r>
        <w:t>Interference mitigation</w:t>
      </w:r>
    </w:p>
    <w:p w:rsidR="000A2C69" w:rsidRDefault="000A2C69" w:rsidP="000A2C69">
      <w:pPr>
        <w:wordWrap/>
        <w:spacing w:before="60" w:after="60" w:line="288" w:lineRule="auto"/>
        <w:ind w:firstLine="284"/>
        <w:jc w:val="both"/>
      </w:pPr>
      <w:r w:rsidRPr="004B3BD3">
        <w:t>Even with careful site planning</w:t>
      </w:r>
      <w:r>
        <w:t xml:space="preserve"> and muting mechanism</w:t>
      </w:r>
      <w:r w:rsidRPr="004B3BD3">
        <w:t xml:space="preserve">, it seems unavoidable that in some worst cases, PRS </w:t>
      </w:r>
      <w:r>
        <w:t>signals might</w:t>
      </w:r>
      <w:r w:rsidRPr="004B3BD3">
        <w:t xml:space="preserve"> be transmitted on the same time/frequency resources from different gNBs and these PRSs </w:t>
      </w:r>
      <w:r>
        <w:t>might</w:t>
      </w:r>
      <w:r w:rsidRPr="004B3BD3">
        <w:t xml:space="preserve"> interfere with each other.</w:t>
      </w:r>
      <w:r>
        <w:t xml:space="preserve"> However, these PRS sequence can be orthogonal in the code domain and thus the PRS signals can be differentiated from each other. In addition, the serving gNBs and neighbor gNBs can adjust their transmission power of the PRS signals collaboratively to reduce the interference and such power adjustment is an implementation issue. It has been agreed that t</w:t>
      </w:r>
      <w:r w:rsidRPr="002507F3">
        <w:t>here is no data/control transmission in time-frequency grid of dedicated NR-DL PRS resources</w:t>
      </w:r>
      <w:r>
        <w:t xml:space="preserve"> to improve hearability so there is no need to support </w:t>
      </w:r>
      <w:r w:rsidRPr="002507F3">
        <w:t xml:space="preserve">time/frequency </w:t>
      </w:r>
      <w:r>
        <w:t xml:space="preserve">sharing between </w:t>
      </w:r>
      <w:r w:rsidRPr="002507F3">
        <w:t xml:space="preserve">NR DL PRS resources </w:t>
      </w:r>
      <w:r>
        <w:t>and</w:t>
      </w:r>
      <w:r w:rsidRPr="002507F3">
        <w:t xml:space="preserve"> other transmissions including data/control</w:t>
      </w:r>
      <w:r>
        <w:t>.</w:t>
      </w:r>
    </w:p>
    <w:p w:rsidR="000A2C69" w:rsidRPr="00741B56" w:rsidRDefault="000A2C69" w:rsidP="000A2C69">
      <w:pPr>
        <w:wordWrap/>
        <w:spacing w:before="60" w:after="60" w:line="288" w:lineRule="auto"/>
        <w:jc w:val="both"/>
        <w:rPr>
          <w:i/>
        </w:rPr>
      </w:pPr>
      <w:r w:rsidRPr="00741B56">
        <w:rPr>
          <w:b/>
          <w:i/>
        </w:rPr>
        <w:t xml:space="preserve">Proposal </w:t>
      </w:r>
      <w:r w:rsidR="00F1322B">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F571A9" w:rsidRDefault="00F571A9" w:rsidP="008D2346">
      <w:pPr>
        <w:pStyle w:val="Style1"/>
      </w:pPr>
      <w:r>
        <w:t>PRS m</w:t>
      </w:r>
      <w:r w:rsidRPr="00F571A9">
        <w:t>ultiplex</w:t>
      </w:r>
      <w:r>
        <w:t>ing</w:t>
      </w:r>
      <w:r w:rsidRPr="00F571A9">
        <w:t xml:space="preserve"> with </w:t>
      </w:r>
      <w:r>
        <w:t>other signals</w:t>
      </w:r>
    </w:p>
    <w:p w:rsidR="00F11D19" w:rsidRDefault="00F1322B" w:rsidP="00F1322B">
      <w:pPr>
        <w:wordWrap/>
        <w:spacing w:before="60" w:after="60" w:line="288" w:lineRule="auto"/>
        <w:ind w:firstLine="284"/>
        <w:jc w:val="both"/>
      </w:pPr>
      <w:r>
        <w:t xml:space="preserve">In LTE, </w:t>
      </w:r>
      <w:r w:rsidR="00F11D19">
        <w:t xml:space="preserve">PRS is not deployed in the first three symbols occupied by PDCCH. However, in NR PDCCH may not occupy the entire bandwidth as shown in Fig. 6. In such a case, the PRS can be deployed from the first symbol to improve efficiency and if overlapping happens, PRS can be punctured. </w:t>
      </w:r>
    </w:p>
    <w:p w:rsidR="00F11D19" w:rsidRDefault="00F11D19" w:rsidP="00F11D19">
      <w:pPr>
        <w:wordWrap/>
        <w:spacing w:before="60" w:after="60" w:line="288" w:lineRule="auto"/>
        <w:ind w:firstLine="284"/>
        <w:jc w:val="center"/>
      </w:pPr>
      <w:r w:rsidRPr="00F11D19">
        <w:rPr>
          <w:noProof/>
          <w:lang w:val="en-GB" w:eastAsia="zh-CN"/>
        </w:rPr>
        <w:drawing>
          <wp:inline distT="0" distB="0" distL="0" distR="0">
            <wp:extent cx="3953991" cy="15259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5795" cy="1530527"/>
                    </a:xfrm>
                    <a:prstGeom prst="rect">
                      <a:avLst/>
                    </a:prstGeom>
                    <a:noFill/>
                    <a:ln>
                      <a:noFill/>
                    </a:ln>
                  </pic:spPr>
                </pic:pic>
              </a:graphicData>
            </a:graphic>
          </wp:inline>
        </w:drawing>
      </w:r>
    </w:p>
    <w:p w:rsidR="00F11D19" w:rsidRDefault="00F11D19" w:rsidP="00F11D19">
      <w:pPr>
        <w:wordWrap/>
        <w:spacing w:before="60" w:after="60" w:line="288" w:lineRule="auto"/>
        <w:ind w:firstLine="284"/>
        <w:jc w:val="center"/>
      </w:pPr>
      <w:r>
        <w:t>Fig. 6 Multiplexing of PRS and CORESET</w:t>
      </w:r>
    </w:p>
    <w:p w:rsidR="00F11D19" w:rsidRDefault="00F11D19" w:rsidP="00F11D19">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p>
    <w:p w:rsidR="009B1EDD" w:rsidRDefault="009B1EDD" w:rsidP="009B1EDD">
      <w:pPr>
        <w:wordWrap/>
        <w:spacing w:before="60" w:after="60" w:line="288" w:lineRule="auto"/>
        <w:ind w:firstLine="284"/>
        <w:jc w:val="both"/>
      </w:pPr>
      <w:r>
        <w:t xml:space="preserve">In NR, multiple slot formats are defined to provide enhanced flexibility. </w:t>
      </w:r>
      <w:r w:rsidR="002539DF">
        <w:t xml:space="preserve">DL </w:t>
      </w:r>
      <w:r>
        <w:t>PRS should be only configured to resources allocated for downlink (DL) transmission, i.e., PRS cannot be config</w:t>
      </w:r>
      <w:r w:rsidR="002539DF">
        <w:t>ur</w:t>
      </w:r>
      <w:r>
        <w:t xml:space="preserve">ed for slot format 1 and 8-15. </w:t>
      </w:r>
      <w:r w:rsidR="002539DF">
        <w:t xml:space="preserve">In such a case, </w:t>
      </w:r>
      <w:r>
        <w:t>PRS can be configured to the slot formats with explicit UL transmission except pure UL formats slot</w:t>
      </w:r>
      <w:r w:rsidR="002539DF">
        <w:t>, i.e.,</w:t>
      </w:r>
      <w:r>
        <w:t xml:space="preserve"> format 1 and 8-15. </w:t>
      </w:r>
      <w:r w:rsidR="002539DF">
        <w:t xml:space="preserve">DL </w:t>
      </w:r>
      <w:r>
        <w:t>PRS are only configured to DL symbols and/or unknow</w:t>
      </w:r>
      <w:r w:rsidR="002539DF">
        <w:t>n</w:t>
      </w:r>
      <w:r>
        <w:t xml:space="preserve"> symbols which can be used for DL as shown in Fig. </w:t>
      </w:r>
      <w:r w:rsidR="002539DF">
        <w:t>7</w:t>
      </w:r>
      <w:r>
        <w:t>.</w:t>
      </w:r>
    </w:p>
    <w:p w:rsidR="002539DF" w:rsidRDefault="002539DF" w:rsidP="002539DF">
      <w:pPr>
        <w:wordWrap/>
        <w:spacing w:before="60" w:after="60" w:line="288" w:lineRule="auto"/>
        <w:ind w:firstLine="284"/>
        <w:jc w:val="center"/>
      </w:pPr>
      <w:r w:rsidRPr="00C2536E">
        <w:rPr>
          <w:noProof/>
          <w:lang w:val="en-GB" w:eastAsia="zh-CN"/>
        </w:rPr>
        <w:lastRenderedPageBreak/>
        <w:drawing>
          <wp:inline distT="0" distB="0" distL="0" distR="0" wp14:anchorId="122127BB" wp14:editId="1CFDF69F">
            <wp:extent cx="3726968" cy="1849382"/>
            <wp:effectExtent l="0" t="0" r="698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5290" cy="1853512"/>
                    </a:xfrm>
                    <a:prstGeom prst="rect">
                      <a:avLst/>
                    </a:prstGeom>
                    <a:noFill/>
                    <a:ln>
                      <a:noFill/>
                    </a:ln>
                  </pic:spPr>
                </pic:pic>
              </a:graphicData>
            </a:graphic>
          </wp:inline>
        </w:drawing>
      </w:r>
    </w:p>
    <w:p w:rsidR="009B1EDD" w:rsidRDefault="009B1EDD" w:rsidP="002539DF">
      <w:pPr>
        <w:wordWrap/>
        <w:spacing w:before="60" w:after="60" w:line="288" w:lineRule="auto"/>
        <w:ind w:firstLine="284"/>
        <w:jc w:val="center"/>
      </w:pPr>
      <w:r>
        <w:t xml:space="preserve">Fig. </w:t>
      </w:r>
      <w:r w:rsidR="002539DF">
        <w:t>7</w:t>
      </w:r>
      <w:r>
        <w:t xml:space="preserve"> PRS configuration for slot format 28</w:t>
      </w:r>
    </w:p>
    <w:p w:rsidR="009B1EDD" w:rsidRDefault="009B1EDD" w:rsidP="009B1EDD">
      <w:pPr>
        <w:wordWrap/>
        <w:spacing w:before="60" w:after="60" w:line="288" w:lineRule="auto"/>
        <w:ind w:firstLine="284"/>
        <w:jc w:val="both"/>
      </w:pPr>
      <w:r>
        <w:t>In both cases, the slot format configuration information should be conveyed and known to the positioning protocols, e.g., LPP.</w:t>
      </w:r>
    </w:p>
    <w:p w:rsidR="002539DF" w:rsidRDefault="002539DF" w:rsidP="002539DF">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B12B0F" w:rsidRDefault="00B12B0F" w:rsidP="008D2346">
      <w:pPr>
        <w:pStyle w:val="Heading2"/>
      </w:pPr>
      <w:r>
        <w:t>UE measurement and report</w:t>
      </w:r>
    </w:p>
    <w:p w:rsidR="00F1322B" w:rsidRDefault="00447F40" w:rsidP="00304232">
      <w:pPr>
        <w:wordWrap/>
        <w:spacing w:before="60" w:after="60" w:line="288" w:lineRule="auto"/>
        <w:ind w:firstLine="284"/>
        <w:jc w:val="both"/>
      </w:pPr>
      <w:r>
        <w:t>The measurement metrics have been defined in study item stage and should be specified in this work item. However, the details of how UE should report its measurement results in a more efficient way has not been discussed.</w:t>
      </w:r>
    </w:p>
    <w:p w:rsidR="00DC24B4" w:rsidRPr="00DC24B4" w:rsidRDefault="00DC24B4" w:rsidP="00DC24B4">
      <w:pPr>
        <w:wordWrap/>
        <w:spacing w:before="60" w:after="60" w:line="288" w:lineRule="auto"/>
        <w:jc w:val="both"/>
        <w:rPr>
          <w:b/>
          <w:u w:val="single"/>
        </w:rPr>
      </w:pPr>
      <w:r w:rsidRPr="00DC24B4">
        <w:rPr>
          <w:b/>
          <w:u w:val="single"/>
        </w:rPr>
        <w:t>UE report granularity</w:t>
      </w:r>
    </w:p>
    <w:p w:rsidR="00447F40" w:rsidRDefault="00DC24B4" w:rsidP="00304232">
      <w:pPr>
        <w:wordWrap/>
        <w:spacing w:before="60" w:after="60" w:line="288" w:lineRule="auto"/>
        <w:ind w:firstLine="284"/>
        <w:jc w:val="both"/>
      </w:pPr>
      <w:r w:rsidRPr="00DC24B4">
        <w:t xml:space="preserve">When UE reports back its measurement results, e.g., </w:t>
      </w:r>
      <w:r w:rsidR="00D16657">
        <w:t>RSTD</w:t>
      </w:r>
      <w:r w:rsidRPr="00DC24B4">
        <w:t>, the values should be quantized</w:t>
      </w:r>
      <w:r w:rsidR="00D16657">
        <w:t xml:space="preserve"> and t</w:t>
      </w:r>
      <w:r w:rsidRPr="00DC24B4">
        <w:t>he quantization granularity determines the quantization error as well as the positioning accuracy. Basically</w:t>
      </w:r>
      <w:r w:rsidR="00D16657">
        <w:t>,</w:t>
      </w:r>
      <w:r w:rsidRPr="00DC24B4">
        <w:t xml:space="preserve"> the higher the quantization granularity the more accurate the </w:t>
      </w:r>
      <w:r w:rsidR="00D16657" w:rsidRPr="00DC24B4">
        <w:t>positioning</w:t>
      </w:r>
      <w:r w:rsidRPr="00DC24B4">
        <w:t xml:space="preserve"> is. However, very high quantization granularity will also create large signaling overhead and may increase the positioning latency. In this regards, the qua</w:t>
      </w:r>
      <w:r w:rsidR="00D16657">
        <w:t>n</w:t>
      </w:r>
      <w:r w:rsidRPr="00DC24B4">
        <w:t xml:space="preserve">tization granularity should be determined by the required positioning accuracy. </w:t>
      </w:r>
      <w:r w:rsidR="00D16657">
        <w:t xml:space="preserve">In this regard, </w:t>
      </w:r>
      <w:r w:rsidRPr="00DC24B4">
        <w:t xml:space="preserve">multiple quantization granularity should be supported. For high </w:t>
      </w:r>
      <w:r w:rsidR="00D16657" w:rsidRPr="00DC24B4">
        <w:t>accuracy</w:t>
      </w:r>
      <w:r w:rsidRPr="00DC24B4">
        <w:t xml:space="preserve"> requirement, finer qua</w:t>
      </w:r>
      <w:r w:rsidR="00D16657">
        <w:t>n</w:t>
      </w:r>
      <w:r w:rsidRPr="00DC24B4">
        <w:t xml:space="preserve">tization granularity can be configured and for low accuracy requirement, coarse granularity can be configured to reduce signaling overhead. </w:t>
      </w:r>
    </w:p>
    <w:p w:rsidR="00D16657" w:rsidRPr="00DC24B4" w:rsidRDefault="00D16657" w:rsidP="00D16657">
      <w:pPr>
        <w:wordWrap/>
        <w:spacing w:before="60" w:after="60" w:line="288" w:lineRule="auto"/>
        <w:jc w:val="both"/>
        <w:rPr>
          <w:b/>
          <w:u w:val="single"/>
        </w:rPr>
      </w:pPr>
      <w:r>
        <w:rPr>
          <w:b/>
          <w:u w:val="single"/>
        </w:rPr>
        <w:t>DL PRS quality</w:t>
      </w:r>
    </w:p>
    <w:p w:rsidR="00D16657" w:rsidRDefault="00D16657" w:rsidP="00D16657">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w:t>
      </w:r>
      <w:r w:rsidR="00C65AD6">
        <w:t>quality</w:t>
      </w:r>
      <w:r>
        <w:t xml:space="preserve"> reflects how accurate the positioning measurement is expected</w:t>
      </w:r>
      <w:r w:rsidR="00C65AD6">
        <w:t xml:space="preserve">. However, since UE needs to measure multiple gNBs and reporting all RSRP measurements may incur high signaling overhead. In such a case, UE can report only a subset of RSRP measurements based on gNB configuration to reduce reporting signaling overhead. For example, UE can report only the best N RSRP measurements. </w:t>
      </w:r>
      <w:r>
        <w:t xml:space="preserve">It should be noted that the </w:t>
      </w:r>
      <w:r w:rsidR="00C65AD6">
        <w:t xml:space="preserve">RSRP measurement </w:t>
      </w:r>
      <w:r>
        <w:t xml:space="preserve">can be reported in </w:t>
      </w:r>
      <w:r w:rsidR="00C65AD6">
        <w:t>a</w:t>
      </w:r>
      <w:r>
        <w:t xml:space="preserve"> timing granularity </w:t>
      </w:r>
      <w:r w:rsidR="00C65AD6">
        <w:t xml:space="preserve">different from RSTD measurement since </w:t>
      </w:r>
      <w:r w:rsidR="00BE3A50">
        <w:t>the signal strength may change even without UE movement</w:t>
      </w:r>
      <w:r>
        <w:t>.</w:t>
      </w:r>
    </w:p>
    <w:p w:rsidR="00C65AD6" w:rsidRPr="00B85EE2" w:rsidRDefault="00C65AD6" w:rsidP="00C65AD6">
      <w:pPr>
        <w:wordWrap/>
        <w:spacing w:before="60" w:after="60" w:line="288" w:lineRule="auto"/>
        <w:jc w:val="both"/>
        <w:rPr>
          <w:b/>
          <w:u w:val="single"/>
        </w:rPr>
      </w:pPr>
      <w:r w:rsidRPr="00B85EE2">
        <w:rPr>
          <w:b/>
          <w:u w:val="single"/>
        </w:rPr>
        <w:t xml:space="preserve">UE </w:t>
      </w:r>
      <w:r w:rsidR="00B85EE2" w:rsidRPr="00B85EE2">
        <w:rPr>
          <w:b/>
          <w:u w:val="single"/>
        </w:rPr>
        <w:t>measurement window for low power consumption</w:t>
      </w:r>
    </w:p>
    <w:p w:rsidR="00B12B0F" w:rsidRDefault="004B6DCE" w:rsidP="00304232">
      <w:pPr>
        <w:wordWrap/>
        <w:spacing w:before="60" w:after="60" w:line="288" w:lineRule="auto"/>
        <w:ind w:firstLine="284"/>
        <w:jc w:val="both"/>
      </w:pPr>
      <w:r>
        <w:t>PRS with wider bandwidth and short periodicity can be configured</w:t>
      </w:r>
      <w:r w:rsidR="00882131" w:rsidRPr="00882131">
        <w:t xml:space="preserve"> and shared by </w:t>
      </w:r>
      <w:r>
        <w:t>a group of</w:t>
      </w:r>
      <w:r w:rsidR="00882131" w:rsidRPr="00882131">
        <w:t xml:space="preserve"> UEs to guarantee that the </w:t>
      </w:r>
      <w:r>
        <w:t xml:space="preserve">most stringent </w:t>
      </w:r>
      <w:r w:rsidR="00882131"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00882131" w:rsidRPr="00882131">
        <w:t>can be configured to different UE</w:t>
      </w:r>
      <w:r>
        <w:t>s</w:t>
      </w:r>
      <w:r w:rsidR="00882131" w:rsidRPr="00882131">
        <w:t>.</w:t>
      </w:r>
    </w:p>
    <w:p w:rsidR="004B6DCE" w:rsidRDefault="004B6DCE" w:rsidP="004B6DCE">
      <w:pPr>
        <w:wordWrap/>
        <w:spacing w:before="60" w:after="60" w:line="288" w:lineRule="auto"/>
        <w:jc w:val="both"/>
        <w:rPr>
          <w:i/>
        </w:rPr>
      </w:pPr>
      <w:r w:rsidRPr="00741B56">
        <w:rPr>
          <w:b/>
          <w:i/>
        </w:rPr>
        <w:t xml:space="preserve">Proposal </w:t>
      </w:r>
      <w:r>
        <w:rPr>
          <w:b/>
          <w:i/>
        </w:rPr>
        <w:t>16</w:t>
      </w:r>
      <w:r w:rsidRPr="00741B56">
        <w:rPr>
          <w:i/>
        </w:rPr>
        <w:t xml:space="preserve">: </w:t>
      </w:r>
      <w:r>
        <w:rPr>
          <w:i/>
        </w:rPr>
        <w:t>Following aspects should be studied for UE measurement and report</w:t>
      </w:r>
    </w:p>
    <w:p w:rsidR="004B6DCE" w:rsidRDefault="004B6DCE" w:rsidP="00472E33">
      <w:pPr>
        <w:pStyle w:val="ListParagraph"/>
        <w:numPr>
          <w:ilvl w:val="0"/>
          <w:numId w:val="19"/>
        </w:numPr>
        <w:spacing w:before="60" w:after="60" w:line="288" w:lineRule="auto"/>
        <w:jc w:val="both"/>
        <w:rPr>
          <w:i/>
        </w:rPr>
      </w:pPr>
      <w:r w:rsidRPr="004B6DCE">
        <w:rPr>
          <w:i/>
        </w:rPr>
        <w:t>UE report granularity</w:t>
      </w:r>
      <w:r>
        <w:rPr>
          <w:i/>
          <w:lang w:val="en-GB"/>
        </w:rPr>
        <w:t>;</w:t>
      </w:r>
    </w:p>
    <w:p w:rsidR="004B6DCE" w:rsidRPr="004B6DCE" w:rsidRDefault="004B6DCE" w:rsidP="00472E33">
      <w:pPr>
        <w:pStyle w:val="ListParagraph"/>
        <w:numPr>
          <w:ilvl w:val="0"/>
          <w:numId w:val="1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545384" w:rsidRPr="00545384" w:rsidRDefault="004B6DCE" w:rsidP="00545384">
      <w:pPr>
        <w:pStyle w:val="ListParagraph"/>
        <w:numPr>
          <w:ilvl w:val="0"/>
          <w:numId w:val="19"/>
        </w:numPr>
        <w:spacing w:before="60" w:after="60" w:line="288" w:lineRule="auto"/>
        <w:jc w:val="both"/>
        <w:rPr>
          <w:i/>
        </w:rPr>
      </w:pPr>
      <w:r w:rsidRPr="004B6DCE">
        <w:rPr>
          <w:i/>
        </w:rPr>
        <w:t>UE measurement window for low power consumption</w:t>
      </w:r>
      <w:r>
        <w:rPr>
          <w:i/>
          <w:lang w:val="en-GB"/>
        </w:rPr>
        <w:t>.</w:t>
      </w:r>
    </w:p>
    <w:p w:rsidR="00545384" w:rsidRDefault="00545384" w:rsidP="00545384">
      <w:pPr>
        <w:pStyle w:val="Heading1"/>
        <w:spacing w:after="240"/>
        <w:ind w:left="431" w:hanging="431"/>
      </w:pPr>
      <w:r>
        <w:lastRenderedPageBreak/>
        <w:t>NR UL PRS design</w:t>
      </w:r>
    </w:p>
    <w:p w:rsidR="00545384" w:rsidRDefault="00545384" w:rsidP="00545384">
      <w:pPr>
        <w:pStyle w:val="Heading2"/>
      </w:pPr>
      <w:r>
        <w:t>General design principles</w:t>
      </w:r>
    </w:p>
    <w:p w:rsidR="00545384" w:rsidRDefault="00545384" w:rsidP="00545384">
      <w:pPr>
        <w:wordWrap/>
        <w:spacing w:before="60" w:after="60" w:line="288" w:lineRule="auto"/>
        <w:ind w:firstLine="284"/>
        <w:jc w:val="both"/>
      </w:pPr>
      <w:r>
        <w:t xml:space="preserve">In this section, we provide our views on the general design principles for UL only based positioning. UTDOA is a typical uplink based solutions. As a network based positioning technique, the basic concept of UTDOA is to measure the arrival time difference of the reference signals transmitted from a UE at a reference node, e.g., serving node, and other neighboring nodes. With this measurement, UE position can be obtained by multilateration. In LTE, the measured reference signal is SRS and the unit to measure the arrival time difference can be </w:t>
      </w:r>
      <w:r w:rsidRPr="000466C6">
        <w:t>Location Measurement Units (LMUs)</w:t>
      </w:r>
      <w:r>
        <w:t>, which are attached to each eNodeB. The configuration of SRS is very flexible in NR with following features.</w:t>
      </w:r>
    </w:p>
    <w:p w:rsidR="00545384" w:rsidRDefault="00545384" w:rsidP="00545384">
      <w:pPr>
        <w:pStyle w:val="ListParagraph"/>
        <w:numPr>
          <w:ilvl w:val="0"/>
          <w:numId w:val="21"/>
        </w:numPr>
        <w:spacing w:before="60" w:after="60" w:line="288" w:lineRule="auto"/>
        <w:jc w:val="both"/>
      </w:pPr>
      <w:r w:rsidRPr="003263D6">
        <w:t xml:space="preserve">The number of SRS symbol can be configured </w:t>
      </w:r>
      <w:r>
        <w:t>spanning 1, 2</w:t>
      </w:r>
      <w:r w:rsidRPr="003263D6">
        <w:t xml:space="preserve"> </w:t>
      </w:r>
      <w:r>
        <w:t>or</w:t>
      </w:r>
      <w:r w:rsidRPr="003263D6">
        <w:t xml:space="preserve"> 4</w:t>
      </w:r>
      <w:r>
        <w:t xml:space="preserve"> consecutive OFDM symbols;</w:t>
      </w:r>
    </w:p>
    <w:p w:rsidR="00545384" w:rsidRPr="003263D6" w:rsidRDefault="00545384" w:rsidP="00545384">
      <w:pPr>
        <w:pStyle w:val="ListParagraph"/>
        <w:numPr>
          <w:ilvl w:val="0"/>
          <w:numId w:val="21"/>
        </w:numPr>
        <w:spacing w:before="60" w:after="60" w:line="288" w:lineRule="auto"/>
        <w:jc w:val="both"/>
      </w:pPr>
      <w:r>
        <w:t>Both</w:t>
      </w:r>
      <w:r w:rsidRPr="003263D6">
        <w:t xml:space="preserve"> intra-slot and inter-slot frequency hopping within a BWP</w:t>
      </w:r>
      <w:r>
        <w:t xml:space="preserve"> is supported and SRS can switch between BWPs and CCs;</w:t>
      </w:r>
    </w:p>
    <w:p w:rsidR="00545384" w:rsidRPr="003263D6" w:rsidRDefault="00545384" w:rsidP="00545384">
      <w:pPr>
        <w:numPr>
          <w:ilvl w:val="0"/>
          <w:numId w:val="21"/>
        </w:numPr>
        <w:wordWrap/>
        <w:spacing w:before="60" w:after="60" w:line="288" w:lineRule="auto"/>
        <w:jc w:val="both"/>
      </w:pPr>
      <w:r w:rsidRPr="003263D6">
        <w:t xml:space="preserve">SRS configuration </w:t>
      </w:r>
      <w:r>
        <w:t>is UE specific;</w:t>
      </w:r>
    </w:p>
    <w:p w:rsidR="00545384" w:rsidRPr="003263D6" w:rsidRDefault="00545384" w:rsidP="00545384">
      <w:pPr>
        <w:numPr>
          <w:ilvl w:val="0"/>
          <w:numId w:val="21"/>
        </w:numPr>
        <w:wordWrap/>
        <w:spacing w:before="60" w:after="60" w:line="288" w:lineRule="auto"/>
        <w:jc w:val="both"/>
      </w:pPr>
      <w:r>
        <w:t>P</w:t>
      </w:r>
      <w:r w:rsidRPr="003263D6">
        <w:t>eriodic, semi-persistent, and aperiodic SRS transmission</w:t>
      </w:r>
      <w:r>
        <w:t xml:space="preserve"> are supported;</w:t>
      </w:r>
    </w:p>
    <w:p w:rsidR="00545384" w:rsidRPr="003263D6" w:rsidRDefault="00545384" w:rsidP="00545384">
      <w:pPr>
        <w:numPr>
          <w:ilvl w:val="0"/>
          <w:numId w:val="21"/>
        </w:numPr>
        <w:wordWrap/>
        <w:spacing w:before="60" w:after="60" w:line="288" w:lineRule="auto"/>
        <w:jc w:val="both"/>
      </w:pPr>
      <w:r w:rsidRPr="003263D6">
        <w:t xml:space="preserve">Multiple SRS resource set and SRS resources </w:t>
      </w:r>
      <w:r>
        <w:t>are</w:t>
      </w:r>
      <w:r w:rsidRPr="003263D6">
        <w:t xml:space="preserve"> supported.</w:t>
      </w:r>
    </w:p>
    <w:p w:rsidR="00545384" w:rsidRDefault="00545384" w:rsidP="00545384">
      <w:pPr>
        <w:wordWrap/>
        <w:spacing w:before="60" w:after="60" w:line="288" w:lineRule="auto"/>
        <w:ind w:firstLine="284"/>
        <w:jc w:val="both"/>
      </w:pPr>
      <w:r>
        <w:t xml:space="preserve">Given the flexibility provided by SRS configuration in NR, it has been agreed that SRS should be used as a starting point. </w:t>
      </w:r>
      <w:r w:rsidRPr="00EB1728">
        <w:t>In addition to SRS, other reference signals such as PRACH can also be considered for arrival time measurement and the benefit</w:t>
      </w:r>
      <w:r>
        <w:t xml:space="preserve"> of using </w:t>
      </w:r>
      <w:r w:rsidRPr="00EB1728">
        <w:t>PRACH</w:t>
      </w:r>
      <w:r>
        <w:t xml:space="preserve"> is that</w:t>
      </w:r>
      <w:r w:rsidRPr="00EB1728">
        <w:t xml:space="preserve"> the positioning can happen at the very beginning stage of the communication, which might be needed for some use cases requiring very short latency. </w:t>
      </w:r>
      <w:r w:rsidRPr="000B391A">
        <w:t xml:space="preserve">It is also beneficial to choose the same reference signal and perform joint measurement for both timing advance and AoA measurement </w:t>
      </w:r>
      <w:r>
        <w:t xml:space="preserve">when necessary </w:t>
      </w:r>
      <w:r w:rsidRPr="000B391A">
        <w:t>to reduce complexity</w:t>
      </w:r>
      <w:r>
        <w:t xml:space="preserve">, </w:t>
      </w:r>
      <w:r w:rsidRPr="000B391A">
        <w:t>latency</w:t>
      </w:r>
      <w:r>
        <w:t xml:space="preserve"> and storage size</w:t>
      </w:r>
      <w:r w:rsidRPr="000B391A">
        <w:t>.</w:t>
      </w:r>
    </w:p>
    <w:p w:rsidR="00545384" w:rsidRDefault="00545384" w:rsidP="00545384">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004D6B92">
        <w:rPr>
          <w:rFonts w:eastAsia="Malgun Gothic"/>
          <w:b/>
          <w:i/>
          <w:color w:val="000000"/>
        </w:rPr>
        <w:t>7</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rsidR="00545384" w:rsidRDefault="00545384" w:rsidP="00545384">
      <w:pPr>
        <w:pStyle w:val="ListParagraph"/>
        <w:numPr>
          <w:ilvl w:val="0"/>
          <w:numId w:val="22"/>
        </w:numPr>
        <w:spacing w:before="60" w:after="60" w:line="288" w:lineRule="auto"/>
        <w:jc w:val="both"/>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rsidR="00545384" w:rsidRPr="000B391A" w:rsidRDefault="00545384" w:rsidP="00545384">
      <w:pPr>
        <w:pStyle w:val="ListParagraph"/>
        <w:numPr>
          <w:ilvl w:val="0"/>
          <w:numId w:val="22"/>
        </w:numPr>
        <w:spacing w:before="60" w:after="60" w:line="288" w:lineRule="auto"/>
        <w:jc w:val="both"/>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r>
        <w:rPr>
          <w:rFonts w:eastAsia="Malgun Gothic"/>
          <w:i/>
          <w:color w:val="000000"/>
          <w:lang w:val="en-GB"/>
        </w:rPr>
        <w:t xml:space="preserve">should be chosen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rsidR="00545384" w:rsidRDefault="00545384" w:rsidP="00545384">
      <w:pPr>
        <w:wordWrap/>
        <w:spacing w:before="60" w:after="60" w:line="288" w:lineRule="auto"/>
        <w:ind w:firstLine="284"/>
        <w:jc w:val="both"/>
      </w:pPr>
      <w:r>
        <w:t>For angle based positioning techniques, beam information can be used to estimation both AoA and AoD at the network side using the existing beam management framework defined in NR. The beam measurement and reporting mechanism can also be reused for positioning. However, one issue in beam management is that the beam direction cannot be linked to geographic direction in a straightforward manner. For example, the first beam is not necessarily to be the beam pointing to a certain direction, e.g., north direction. In this regard, a benchmark beam pointing to a reference geographic direction needs to be defined.</w:t>
      </w:r>
    </w:p>
    <w:p w:rsidR="00545384" w:rsidRPr="004A041F" w:rsidRDefault="00545384" w:rsidP="00545384">
      <w:pPr>
        <w:wordWrap/>
        <w:spacing w:before="60" w:after="60" w:line="288" w:lineRule="auto"/>
        <w:jc w:val="both"/>
        <w:rPr>
          <w:i/>
        </w:rPr>
      </w:pPr>
      <w:r w:rsidRPr="004A041F">
        <w:rPr>
          <w:b/>
          <w:i/>
        </w:rPr>
        <w:t xml:space="preserve">Proposal </w:t>
      </w:r>
      <w:r w:rsidR="004D6B92">
        <w:rPr>
          <w:b/>
          <w:i/>
        </w:rPr>
        <w:t>18</w:t>
      </w:r>
      <w:r w:rsidRPr="004A041F">
        <w:rPr>
          <w:i/>
        </w:rPr>
        <w:t>: For AoA/AoD based positioning exploring beam information, the existing NR beam measurement, reporting and management mechanism is sufficiently flexibly to support positioning except a reference beam pointing to a pre-defined geographic direction needs to be defined.</w:t>
      </w:r>
    </w:p>
    <w:p w:rsidR="00545384" w:rsidRDefault="00545384" w:rsidP="00545384">
      <w:pPr>
        <w:pStyle w:val="Heading2"/>
      </w:pPr>
      <w:r>
        <w:t>Potential Enhancements for UL positioning</w:t>
      </w: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Default="00545384" w:rsidP="00545384">
      <w:pPr>
        <w:pStyle w:val="Style1"/>
      </w:pPr>
      <w:r>
        <w:t>BWP configuration</w:t>
      </w:r>
    </w:p>
    <w:p w:rsidR="00545384" w:rsidRDefault="00545384" w:rsidP="00545384">
      <w:pPr>
        <w:wordWrap/>
        <w:spacing w:before="60" w:after="60" w:line="288" w:lineRule="auto"/>
        <w:ind w:firstLine="284"/>
        <w:jc w:val="both"/>
      </w:pPr>
      <w:r>
        <w:t xml:space="preserve">A UE can be configured with up to 4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SRS can be used for positioning without disturbing the data/control information transmission by the UE. In this </w:t>
      </w:r>
      <w:r>
        <w:lastRenderedPageBreak/>
        <w:t>regard, the simplest solution is to configure the SRS in the active BWP for arrival time difference measurement. Another benefit of such solution is that different UEs may have different BWPs with different frequency location so that the interference from other UEs can be mitigated or randomized.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p>
    <w:p w:rsidR="00545384" w:rsidRDefault="00545384" w:rsidP="00545384">
      <w:pPr>
        <w:wordWrap/>
        <w:spacing w:before="60" w:after="60" w:line="288" w:lineRule="auto"/>
        <w:jc w:val="both"/>
        <w:rPr>
          <w:i/>
        </w:rPr>
      </w:pPr>
      <w:r w:rsidRPr="00E82CEF">
        <w:rPr>
          <w:b/>
          <w:i/>
        </w:rPr>
        <w:t xml:space="preserve">Proposal </w:t>
      </w:r>
      <w:r w:rsidR="004D6B92">
        <w:rPr>
          <w:b/>
          <w:i/>
        </w:rPr>
        <w:t>19</w:t>
      </w:r>
      <w:r w:rsidRPr="00E82CEF">
        <w:rPr>
          <w:i/>
        </w:rPr>
        <w:t xml:space="preserve">: </w:t>
      </w:r>
      <w:r>
        <w:rPr>
          <w:i/>
        </w:rPr>
        <w:t xml:space="preserve">For the BWP configuration of </w:t>
      </w:r>
      <w:r w:rsidRPr="00E82CEF">
        <w:rPr>
          <w:i/>
        </w:rPr>
        <w:t>NR UL PRS, e.g. SRS</w:t>
      </w:r>
      <w:r>
        <w:rPr>
          <w:i/>
        </w:rPr>
        <w:t>, both solutions as follows should be supported</w:t>
      </w:r>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545384" w:rsidRPr="00723894" w:rsidRDefault="00545384" w:rsidP="00545384">
      <w:pPr>
        <w:pStyle w:val="ListParagraph"/>
        <w:numPr>
          <w:ilvl w:val="0"/>
          <w:numId w:val="23"/>
        </w:numPr>
        <w:spacing w:before="60" w:after="60" w:line="288" w:lineRule="auto"/>
        <w:jc w:val="both"/>
        <w:rPr>
          <w:i/>
        </w:rPr>
      </w:pPr>
      <w:r>
        <w:rPr>
          <w:i/>
          <w:lang w:val="en-GB"/>
        </w:rPr>
        <w:t>Alt2: SRS is configured in a dedicated BWP with the largest bandwidth or subcarrier spacing.</w:t>
      </w:r>
    </w:p>
    <w:p w:rsidR="00545384" w:rsidRDefault="00545384" w:rsidP="00545384">
      <w:pPr>
        <w:pStyle w:val="Style1"/>
      </w:pPr>
      <w:r>
        <w:t xml:space="preserve">Other </w:t>
      </w:r>
      <w:r w:rsidR="00954A88">
        <w:t>enhancements</w:t>
      </w:r>
    </w:p>
    <w:p w:rsidR="00954A88" w:rsidRDefault="00954A88" w:rsidP="00545384">
      <w:pPr>
        <w:wordWrap/>
        <w:spacing w:before="60" w:after="60" w:line="288" w:lineRule="auto"/>
        <w:ind w:firstLine="284"/>
        <w:jc w:val="both"/>
      </w:pPr>
      <w:r>
        <w:t>Physical layer procedures may need to be further enhanced to guarantee the measurement of UL PRS. In our companion contribution [</w:t>
      </w:r>
      <w:r w:rsidR="008B5DA3">
        <w:t>4</w:t>
      </w:r>
      <w:r>
        <w:t>], we have discussed power control, timing advance and beam sweeping and alignment with the following proposals. The details can be found in [</w:t>
      </w:r>
      <w:r w:rsidR="008B5DA3">
        <w:t>4</w:t>
      </w:r>
      <w:r>
        <w:t xml:space="preserve">].  </w:t>
      </w:r>
    </w:p>
    <w:p w:rsidR="00545384" w:rsidRDefault="00545384" w:rsidP="00545384">
      <w:pPr>
        <w:wordWrap/>
        <w:spacing w:before="60" w:after="60" w:line="288" w:lineRule="auto"/>
        <w:jc w:val="both"/>
        <w:rPr>
          <w:i/>
        </w:rPr>
      </w:pPr>
      <w:r w:rsidRPr="00E82CEF">
        <w:rPr>
          <w:b/>
          <w:i/>
        </w:rPr>
        <w:t xml:space="preserve">Proposal </w:t>
      </w:r>
      <w:r w:rsidR="004D6B92">
        <w:rPr>
          <w:b/>
          <w:i/>
        </w:rPr>
        <w:t>20</w:t>
      </w:r>
      <w:r w:rsidRPr="00E82CEF">
        <w:rPr>
          <w:i/>
        </w:rPr>
        <w:t xml:space="preserve">: In order to improve the hearability of UL PRS, </w:t>
      </w:r>
      <w:r>
        <w:rPr>
          <w:i/>
        </w:rPr>
        <w:t>both open loop and closed loop power control can be considered</w:t>
      </w:r>
    </w:p>
    <w:p w:rsidR="00545384" w:rsidRPr="00672627" w:rsidRDefault="00545384" w:rsidP="00545384">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rsidR="00545384" w:rsidRPr="00672627" w:rsidRDefault="00545384" w:rsidP="00545384">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rsidR="00545384" w:rsidRDefault="00545384" w:rsidP="00545384">
      <w:pPr>
        <w:wordWrap/>
        <w:spacing w:before="60" w:after="60" w:line="288" w:lineRule="auto"/>
        <w:jc w:val="both"/>
        <w:rPr>
          <w:i/>
        </w:rPr>
      </w:pPr>
      <w:r w:rsidRPr="00CC511B">
        <w:rPr>
          <w:b/>
          <w:i/>
        </w:rPr>
        <w:t xml:space="preserve">Proposal </w:t>
      </w:r>
      <w:r w:rsidR="004D6B92">
        <w:rPr>
          <w:b/>
          <w:i/>
        </w:rPr>
        <w:t>21</w:t>
      </w:r>
      <w:r>
        <w:t xml:space="preserve">:  </w:t>
      </w:r>
      <w:r w:rsidRPr="00CC511B">
        <w:rPr>
          <w:i/>
        </w:rPr>
        <w:t>The propagation delay difference between the serving cell and the neighbor cells can be handled by the CP and thus there is no need to change TA configuration.</w:t>
      </w:r>
    </w:p>
    <w:p w:rsidR="00545384" w:rsidRPr="00545384" w:rsidRDefault="00545384" w:rsidP="00545384">
      <w:pPr>
        <w:wordWrap/>
        <w:spacing w:before="60" w:after="60" w:line="288" w:lineRule="auto"/>
        <w:jc w:val="both"/>
        <w:rPr>
          <w:i/>
        </w:rPr>
      </w:pPr>
      <w:r w:rsidRPr="00CC511B">
        <w:rPr>
          <w:b/>
          <w:i/>
        </w:rPr>
        <w:t xml:space="preserve">Proposal </w:t>
      </w:r>
      <w:r w:rsidR="004D6B92">
        <w:rPr>
          <w:b/>
          <w:i/>
        </w:rPr>
        <w:t>22</w:t>
      </w:r>
      <w:r>
        <w:t xml:space="preserve">:  </w:t>
      </w:r>
      <w:r>
        <w:rPr>
          <w:i/>
        </w:rPr>
        <w:t>UL beam sweeping should be supported and the same mechanism for DL beam sweeping can be employed</w:t>
      </w:r>
      <w:r w:rsidRPr="00CC511B">
        <w:rPr>
          <w:i/>
        </w:rPr>
        <w:t>.</w:t>
      </w:r>
      <w:r>
        <w:rPr>
          <w:i/>
        </w:rPr>
        <w:t xml:space="preserve"> Beam alignment is not supported.</w:t>
      </w:r>
    </w:p>
    <w:p w:rsidR="00954A88" w:rsidRDefault="00954A88" w:rsidP="00954A88">
      <w:pPr>
        <w:pStyle w:val="Heading1"/>
        <w:spacing w:after="240"/>
        <w:ind w:left="431" w:hanging="431"/>
      </w:pPr>
      <w:r>
        <w:t>DL&amp;UL positioning</w:t>
      </w:r>
    </w:p>
    <w:p w:rsidR="00954A88" w:rsidRDefault="00954A88" w:rsidP="00954A88">
      <w:pPr>
        <w:pStyle w:val="Heading2"/>
      </w:pPr>
      <w:r>
        <w:t>General design principles</w:t>
      </w:r>
    </w:p>
    <w:p w:rsidR="00954A88" w:rsidRPr="0074319A" w:rsidRDefault="00954A88" w:rsidP="00954A88">
      <w:pPr>
        <w:wordWrap/>
        <w:spacing w:before="60" w:after="60" w:line="288" w:lineRule="auto"/>
        <w:ind w:firstLine="284"/>
        <w:jc w:val="both"/>
        <w:rPr>
          <w:rFonts w:eastAsia="Malgun Gothic"/>
          <w:color w:val="000000"/>
          <w:lang w:val="en-GB"/>
        </w:rPr>
      </w:pPr>
      <w:r w:rsidRPr="0074319A">
        <w:rPr>
          <w:rFonts w:eastAsia="Malgun Gothic"/>
          <w:color w:val="000000"/>
        </w:rPr>
        <w:t xml:space="preserve">In this section, we provide our views on the general design principles for </w:t>
      </w:r>
      <w:r>
        <w:rPr>
          <w:rFonts w:eastAsia="Malgun Gothic"/>
          <w:color w:val="000000"/>
        </w:rPr>
        <w:t>DL&amp;</w:t>
      </w:r>
      <w:r w:rsidRPr="0074319A">
        <w:rPr>
          <w:rFonts w:eastAsia="Malgun Gothic"/>
          <w:color w:val="000000"/>
        </w:rPr>
        <w:t>UL based positioning.</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Cell ID</w:t>
      </w:r>
      <w:r w:rsidRPr="00DD547E">
        <w:rPr>
          <w:rFonts w:eastAsia="Malgun Gothic"/>
          <w:color w:val="000000"/>
        </w:rPr>
        <w:t xml:space="preserve"> (CID) positioning is one of the network based positioning technologies where the estimation of the UE position is </w:t>
      </w:r>
      <w:r>
        <w:rPr>
          <w:rFonts w:eastAsia="Malgun Gothic"/>
          <w:color w:val="000000"/>
        </w:rPr>
        <w:t xml:space="preserve">based on ID of the serving cell. The latency of CID can be very low and it requires minimal specification support. However, the positioning accuracy depends on the geographic area covered by the serving cell, e.g., a UE position can be estimated as the serving cell location, and it could be very low. With highly densified cell deployment, its positioning accuracy can be improved but still remains in the same level of cell size. CID can be enhanced by considering Round Trip Time (RTT) and/or received signal strength to provide distance information and Angle of Arrival (AoA) of the signals from the UE to provide directional information and such technology is E-CID, which is a UE assisted but network based positioning techniques. It has been agreed that </w:t>
      </w:r>
      <w:r w:rsidRPr="00B306C7">
        <w:rPr>
          <w:rFonts w:eastAsia="Malgun Gothic"/>
          <w:color w:val="000000"/>
        </w:rPr>
        <w:t xml:space="preserve">E-CID downlink measurements </w:t>
      </w:r>
      <w:r>
        <w:rPr>
          <w:rFonts w:eastAsia="Malgun Gothic"/>
          <w:color w:val="000000"/>
        </w:rPr>
        <w:t xml:space="preserve">should be </w:t>
      </w:r>
      <w:r w:rsidRPr="00B306C7">
        <w:rPr>
          <w:rFonts w:eastAsia="Malgun Gothic"/>
          <w:color w:val="000000"/>
        </w:rPr>
        <w:t>based on at least RRM measurements defined in NR Rel. 15</w:t>
      </w:r>
      <w:r>
        <w:rPr>
          <w:rFonts w:eastAsia="Malgun Gothic"/>
          <w:color w:val="000000"/>
        </w:rPr>
        <w:t>.</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It has also been agreed that multi-cell RTT will be supported in NR where the RTT measurement is not only for the serving cell but also for the neighboring cells. RTT can be obtained from analyzing timing advance measurement. A timing advance mechanism has already been defined in NR.</w:t>
      </w:r>
      <w:r w:rsidRPr="00B306C7">
        <w:rPr>
          <w:rFonts w:eastAsia="Malgun Gothic"/>
          <w:color w:val="000000"/>
        </w:rPr>
        <w:t xml:space="preserve"> </w:t>
      </w:r>
      <w:r>
        <w:rPr>
          <w:rFonts w:eastAsia="Malgun Gothic"/>
          <w:color w:val="000000"/>
        </w:rPr>
        <w:t xml:space="preserve">For neighboring cells, RTT can be obtained from </w:t>
      </w:r>
      <w:r w:rsidRPr="00B306C7">
        <w:rPr>
          <w:rFonts w:eastAsia="Malgun Gothic" w:hint="eastAsia"/>
          <w:color w:val="000000"/>
        </w:rPr>
        <w:t xml:space="preserve">gNB RX-TX time difference measurements </w:t>
      </w:r>
      <w:r>
        <w:rPr>
          <w:rFonts w:eastAsia="Malgun Gothic"/>
          <w:color w:val="000000"/>
        </w:rPr>
        <w:t xml:space="preserve">and </w:t>
      </w:r>
      <w:r w:rsidRPr="00B306C7">
        <w:rPr>
          <w:rFonts w:eastAsia="Malgun Gothic" w:hint="eastAsia"/>
          <w:color w:val="000000"/>
        </w:rPr>
        <w:t>UE RX-TX time difference measurements</w:t>
      </w:r>
      <w:r>
        <w:rPr>
          <w:rFonts w:eastAsia="Malgun Gothic"/>
          <w:color w:val="000000"/>
        </w:rPr>
        <w:t xml:space="preserve">. For such measurements, the existing </w:t>
      </w:r>
      <w:r>
        <w:rPr>
          <w:rFonts w:eastAsia="Malgun Gothic"/>
          <w:color w:val="000000"/>
        </w:rPr>
        <w:lastRenderedPageBreak/>
        <w:t>reference signals in NR Rel. 15 can be considered, e.g., CSI-RS/TRS, SRS and PRACH. With very flexible configuration of the existing reference signals, it is expected that NR positioning requirements can be met with minimal spec change.  In addition, new DL PRS will be defined and is also expected to be used for DL measurements for both E-CID and multi-cell RTT. It has been agreed that t</w:t>
      </w:r>
      <w:r w:rsidRPr="00F460D4">
        <w:rPr>
          <w:rFonts w:eastAsia="Malgun Gothic"/>
          <w:color w:val="000000"/>
        </w:rPr>
        <w:t>he reference signals agreed for DL-only and UL-only positioning techniques can be reused for DL+UL RTT positioning with multiple TPs/gNBs</w:t>
      </w:r>
      <w:r>
        <w:rPr>
          <w:rFonts w:eastAsia="Malgun Gothic"/>
          <w:color w:val="000000"/>
        </w:rPr>
        <w:t xml:space="preserve">.  </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 xml:space="preserve">Angle measurement is performed at the network side based on UE transmission in UL with the knowledge of gNB antenna configuration. The accuracy of angle measurement depends on environment as well as factors such as number of antenna elements, antenna spacing and carrier frequency. In a rich scattering environment, the angle measurement accuracy could be low but in a sparse channel environment, the accuracy might be quite high. It is beneficial to choose the same reference signal and perform joint measurement for both timing and angle measurement to reduce complexity and latency </w:t>
      </w:r>
      <w:r w:rsidRPr="002F1519">
        <w:rPr>
          <w:rFonts w:eastAsia="Malgun Gothic"/>
          <w:color w:val="000000"/>
        </w:rPr>
        <w:t>and storage size</w:t>
      </w:r>
      <w:r>
        <w:rPr>
          <w:rFonts w:eastAsia="Malgun Gothic"/>
          <w:color w:val="000000"/>
        </w:rPr>
        <w:t xml:space="preserve">. </w:t>
      </w:r>
    </w:p>
    <w:p w:rsidR="00954A88" w:rsidRDefault="00954A88" w:rsidP="00954A88">
      <w:pPr>
        <w:wordWrap/>
        <w:spacing w:before="60" w:after="60" w:line="288" w:lineRule="auto"/>
        <w:jc w:val="both"/>
        <w:rPr>
          <w:rFonts w:eastAsia="Malgun Gothic"/>
          <w:i/>
          <w:color w:val="000000"/>
        </w:rPr>
      </w:pPr>
      <w:r w:rsidRPr="000743DA">
        <w:rPr>
          <w:rFonts w:eastAsia="Malgun Gothic"/>
          <w:b/>
          <w:i/>
          <w:color w:val="000000"/>
        </w:rPr>
        <w:t xml:space="preserve">Proposal </w:t>
      </w:r>
      <w:r w:rsidR="00543D6C">
        <w:rPr>
          <w:rFonts w:eastAsia="Malgun Gothic"/>
          <w:b/>
          <w:i/>
          <w:color w:val="000000"/>
        </w:rPr>
        <w:t>23</w:t>
      </w:r>
      <w:r>
        <w:rPr>
          <w:rFonts w:eastAsia="Malgun Gothic"/>
          <w:color w:val="000000"/>
        </w:rPr>
        <w:t xml:space="preserve">: </w:t>
      </w:r>
      <w:r w:rsidRPr="00725ACE">
        <w:rPr>
          <w:rFonts w:eastAsia="Malgun Gothic"/>
          <w:i/>
          <w:color w:val="000000"/>
        </w:rPr>
        <w:t xml:space="preserve">For </w:t>
      </w:r>
      <w:r>
        <w:rPr>
          <w:rFonts w:eastAsia="Malgun Gothic"/>
          <w:i/>
          <w:color w:val="000000"/>
        </w:rPr>
        <w:t>DL&amp;UL positioning technologies, only the following reference signals should be supported for DL and UL measurements, respectively</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954A88" w:rsidRDefault="00954A88" w:rsidP="00954A88">
      <w:pPr>
        <w:wordWrap/>
        <w:spacing w:before="60" w:after="60" w:line="288" w:lineRule="auto"/>
        <w:ind w:firstLine="284"/>
        <w:jc w:val="both"/>
      </w:pPr>
      <w:r>
        <w:t xml:space="preserve">For angle based positioning techniques, beam information can be used to estimation both AoA and AoD at the network side using the existing beam management framework defined in NR. The beam measurement and reporting mechanism can also be reused for positioning. However, one issue in beam management is that the beam direction cannot be linked to geographic direction in a straightforward manner. For example, the first beam is not necessarily to be the beam pointing to a certain direction, e.g., north direction. In this regard, a benchmark beam pointing to a reference geographic direction needs to be defined. From gNB perspective, there are two ways to acquire AoD information: 1) it </w:t>
      </w:r>
      <w:r w:rsidRPr="000901DD">
        <w:t xml:space="preserve">can be known </w:t>
      </w:r>
      <w:r>
        <w:t>since</w:t>
      </w:r>
      <w:r w:rsidRPr="000901DD">
        <w:t xml:space="preserve"> the beam pattern and direction are determined by the precoding matrix known to the gNB so that </w:t>
      </w:r>
      <w:r>
        <w:t xml:space="preserve">gNB can derive </w:t>
      </w:r>
      <w:r w:rsidRPr="000901DD">
        <w:t>AoD from such information</w:t>
      </w:r>
      <w:r>
        <w:t>; 2) it can also be obtained from UE beam measurement and feedback</w:t>
      </w:r>
      <w:r w:rsidRPr="000901DD">
        <w:t>.</w:t>
      </w:r>
    </w:p>
    <w:p w:rsidR="00954A88" w:rsidRDefault="00954A88" w:rsidP="00954A88">
      <w:pPr>
        <w:wordWrap/>
        <w:spacing w:before="60" w:after="60" w:line="288" w:lineRule="auto"/>
        <w:jc w:val="both"/>
        <w:rPr>
          <w:i/>
        </w:rPr>
      </w:pPr>
      <w:r w:rsidRPr="004A041F">
        <w:rPr>
          <w:b/>
          <w:i/>
        </w:rPr>
        <w:t xml:space="preserve">Proposal </w:t>
      </w:r>
      <w:r>
        <w:rPr>
          <w:b/>
          <w:i/>
        </w:rPr>
        <w:t>2</w:t>
      </w:r>
      <w:r w:rsidR="00543D6C">
        <w:rPr>
          <w:b/>
          <w:i/>
        </w:rPr>
        <w:t>4</w:t>
      </w:r>
      <w:r w:rsidRPr="004A041F">
        <w:rPr>
          <w:i/>
        </w:rPr>
        <w:t xml:space="preserve">: For AoA/AoD based positioning exploring beam information, the existing NR beam measurement, reporting and management mechanism is sufficiently flexibly to support positioning </w:t>
      </w:r>
      <w:r>
        <w:rPr>
          <w:i/>
        </w:rPr>
        <w:t>with following enhancements</w:t>
      </w:r>
    </w:p>
    <w:p w:rsidR="00954A88" w:rsidRPr="002F1519" w:rsidRDefault="00954A88" w:rsidP="00954A88">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954A88" w:rsidRPr="00954A88" w:rsidRDefault="00954A88" w:rsidP="00954A88">
      <w:pPr>
        <w:pStyle w:val="ListParagraph"/>
        <w:numPr>
          <w:ilvl w:val="0"/>
          <w:numId w:val="26"/>
        </w:numPr>
        <w:spacing w:before="60" w:after="60" w:line="288" w:lineRule="auto"/>
        <w:jc w:val="both"/>
        <w:rPr>
          <w:i/>
        </w:rPr>
      </w:pPr>
      <w:r>
        <w:rPr>
          <w:i/>
          <w:lang w:val="en-GB"/>
        </w:rPr>
        <w:t>gNB derivation of AoD should be supported.</w:t>
      </w:r>
    </w:p>
    <w:p w:rsidR="00954A88" w:rsidRDefault="00954A88" w:rsidP="00954A88">
      <w:pPr>
        <w:pStyle w:val="Heading2"/>
      </w:pPr>
      <w:r w:rsidRPr="00954A88">
        <w:t>Information exchange between gNBs</w:t>
      </w:r>
    </w:p>
    <w:p w:rsidR="004D6B92" w:rsidRDefault="004D6B92" w:rsidP="004D6B92">
      <w:pPr>
        <w:wordWrap/>
        <w:spacing w:before="60" w:after="60" w:line="288" w:lineRule="auto"/>
        <w:ind w:firstLine="284"/>
        <w:jc w:val="both"/>
        <w:rPr>
          <w:rFonts w:eastAsia="Malgun Gothic"/>
          <w:color w:val="000000"/>
        </w:rPr>
      </w:pPr>
      <w:r>
        <w:rPr>
          <w:rFonts w:eastAsia="Malgun Gothic"/>
          <w:color w:val="000000"/>
        </w:rPr>
        <w:t>For gNB measurement, 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p>
    <w:p w:rsidR="004D6B92" w:rsidRDefault="004D6B92" w:rsidP="004D6B92">
      <w:pPr>
        <w:wordWrap/>
        <w:spacing w:before="60" w:after="60" w:line="288" w:lineRule="auto"/>
        <w:jc w:val="both"/>
      </w:pPr>
      <w:r w:rsidRPr="009B1F44">
        <w:rPr>
          <w:b/>
          <w:i/>
        </w:rPr>
        <w:t xml:space="preserve">Proposal </w:t>
      </w:r>
      <w:r w:rsidR="00543D6C">
        <w:rPr>
          <w:b/>
          <w:i/>
        </w:rPr>
        <w:t>25</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r w:rsidRPr="000901DD">
        <w:t>.</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DL and UL reference signals design for NR positioning</w:t>
      </w:r>
      <w:r w:rsidR="004D6B92" w:rsidRPr="004D6B92">
        <w:t xml:space="preserve"> </w:t>
      </w:r>
      <w:r w:rsidR="004D6B92" w:rsidRPr="004D6B92">
        <w:rPr>
          <w:rFonts w:eastAsia="Malgun Gothic"/>
          <w:color w:val="000000"/>
        </w:rPr>
        <w:t>as well as the design principles for DL&amp;UL based positioning schemes</w:t>
      </w:r>
      <w:r>
        <w:rPr>
          <w:rFonts w:eastAsia="Malgun Gothic"/>
          <w:color w:val="000000"/>
        </w:rPr>
        <w:t>. Our observations and proposals are summarized below.</w:t>
      </w:r>
    </w:p>
    <w:p w:rsidR="00954A88" w:rsidRPr="00954A88" w:rsidRDefault="00954A88" w:rsidP="00954A88">
      <w:pPr>
        <w:wordWrap/>
        <w:spacing w:before="60" w:after="60" w:line="288" w:lineRule="auto"/>
        <w:jc w:val="both"/>
        <w:rPr>
          <w:rFonts w:eastAsia="Malgun Gothic"/>
          <w:b/>
          <w:color w:val="000000"/>
        </w:rPr>
      </w:pPr>
      <w:r w:rsidRPr="00954A88">
        <w:rPr>
          <w:rFonts w:eastAsia="Malgun Gothic"/>
          <w:b/>
          <w:color w:val="000000"/>
        </w:rPr>
        <w:t>DL</w:t>
      </w:r>
    </w:p>
    <w:p w:rsidR="00F03761" w:rsidRDefault="00F03761" w:rsidP="00F03761">
      <w:pPr>
        <w:wordWrap/>
        <w:spacing w:before="60" w:after="60" w:line="288" w:lineRule="auto"/>
        <w:jc w:val="both"/>
        <w:rPr>
          <w:i/>
        </w:rPr>
      </w:pPr>
      <w:r>
        <w:rPr>
          <w:b/>
          <w:i/>
        </w:rPr>
        <w:t>Observation</w:t>
      </w:r>
      <w:r w:rsidRPr="00C161A4">
        <w:rPr>
          <w:b/>
          <w:i/>
        </w:rPr>
        <w:t xml:space="preserve"> </w:t>
      </w:r>
      <w:r>
        <w:rPr>
          <w:b/>
          <w:i/>
        </w:rPr>
        <w:t>1</w:t>
      </w:r>
      <w:r w:rsidRPr="00C161A4">
        <w:rPr>
          <w:i/>
        </w:rPr>
        <w:t xml:space="preserve">: </w:t>
      </w:r>
      <w:r>
        <w:rPr>
          <w:i/>
        </w:rPr>
        <w:t>T</w:t>
      </w:r>
      <w:r w:rsidRPr="00726005">
        <w:rPr>
          <w:i/>
        </w:rPr>
        <w:t xml:space="preserve">he following </w:t>
      </w:r>
      <w:r>
        <w:rPr>
          <w:i/>
        </w:rPr>
        <w:t xml:space="preserve">three </w:t>
      </w:r>
      <w:r w:rsidRPr="00726005">
        <w:rPr>
          <w:i/>
        </w:rPr>
        <w:t xml:space="preserve">cases </w:t>
      </w:r>
      <w:r>
        <w:rPr>
          <w:i/>
        </w:rPr>
        <w:t>should</w:t>
      </w:r>
      <w:r w:rsidRPr="00726005">
        <w:rPr>
          <w:i/>
        </w:rPr>
        <w:t xml:space="preserve"> be considered </w:t>
      </w:r>
      <w:r>
        <w:rPr>
          <w:i/>
        </w:rPr>
        <w:t>if PRS is configured within the active BWP</w:t>
      </w:r>
    </w:p>
    <w:p w:rsidR="00F03761" w:rsidRPr="00726005" w:rsidRDefault="00F03761" w:rsidP="00472E33">
      <w:pPr>
        <w:pStyle w:val="ListParagraph"/>
        <w:numPr>
          <w:ilvl w:val="0"/>
          <w:numId w:val="17"/>
        </w:numPr>
        <w:spacing w:before="60" w:after="60" w:line="288" w:lineRule="auto"/>
        <w:jc w:val="both"/>
        <w:rPr>
          <w:i/>
        </w:rPr>
      </w:pPr>
      <w:r w:rsidRPr="00726005">
        <w:rPr>
          <w:i/>
          <w:lang w:val="en-GB"/>
        </w:rPr>
        <w:t>Case 1: fully overlapped BWPs</w:t>
      </w:r>
      <w:r>
        <w:rPr>
          <w:i/>
          <w:lang w:val="en-GB"/>
        </w:rPr>
        <w:t xml:space="preserve"> with a common PRS configuration</w:t>
      </w:r>
      <w:r w:rsidRPr="00726005">
        <w:rPr>
          <w:i/>
          <w:lang w:val="en-GB"/>
        </w:rPr>
        <w:t>;</w:t>
      </w:r>
    </w:p>
    <w:p w:rsidR="00F03761" w:rsidRPr="00726005" w:rsidRDefault="00F03761" w:rsidP="00472E33">
      <w:pPr>
        <w:pStyle w:val="ListParagraph"/>
        <w:numPr>
          <w:ilvl w:val="0"/>
          <w:numId w:val="17"/>
        </w:numPr>
        <w:spacing w:before="60" w:after="60" w:line="288" w:lineRule="auto"/>
        <w:jc w:val="both"/>
        <w:rPr>
          <w:i/>
        </w:rPr>
      </w:pPr>
      <w:r w:rsidRPr="00726005">
        <w:rPr>
          <w:i/>
          <w:lang w:val="en-GB"/>
        </w:rPr>
        <w:t>Case 2: non overlapping BWPs</w:t>
      </w:r>
      <w:r>
        <w:rPr>
          <w:i/>
          <w:lang w:val="en-GB"/>
        </w:rPr>
        <w:t xml:space="preserve"> with independent PRS configuration</w:t>
      </w:r>
      <w:r w:rsidRPr="00726005">
        <w:rPr>
          <w:i/>
          <w:lang w:val="en-GB"/>
        </w:rPr>
        <w:t>;</w:t>
      </w:r>
    </w:p>
    <w:p w:rsidR="00F03761" w:rsidRPr="00726005" w:rsidRDefault="00F03761" w:rsidP="00472E33">
      <w:pPr>
        <w:pStyle w:val="ListParagraph"/>
        <w:numPr>
          <w:ilvl w:val="0"/>
          <w:numId w:val="17"/>
        </w:numPr>
        <w:spacing w:before="60" w:after="60" w:line="288" w:lineRule="auto"/>
        <w:jc w:val="both"/>
        <w:rPr>
          <w:i/>
        </w:rPr>
      </w:pPr>
      <w:r w:rsidRPr="00726005">
        <w:rPr>
          <w:i/>
          <w:lang w:val="en-GB"/>
        </w:rPr>
        <w:t>Case 3: partial overlapped BWPs</w:t>
      </w:r>
      <w:r>
        <w:rPr>
          <w:i/>
          <w:lang w:val="en-GB"/>
        </w:rPr>
        <w:t xml:space="preserve"> with joint PRS configuration</w:t>
      </w:r>
      <w:r w:rsidRPr="00726005">
        <w:rPr>
          <w:i/>
          <w:lang w:val="en-GB"/>
        </w:rPr>
        <w:t>.</w:t>
      </w:r>
    </w:p>
    <w:p w:rsidR="00F03761" w:rsidRDefault="00F03761" w:rsidP="00F03761">
      <w:pPr>
        <w:wordWrap/>
        <w:spacing w:before="60" w:after="60" w:line="288" w:lineRule="auto"/>
        <w:jc w:val="both"/>
        <w:rPr>
          <w:i/>
        </w:rPr>
      </w:pPr>
      <w:r w:rsidRPr="009B1F44">
        <w:rPr>
          <w:b/>
          <w:i/>
        </w:rPr>
        <w:t>Proposal 1</w:t>
      </w:r>
      <w:r w:rsidRPr="009B1F44">
        <w:rPr>
          <w:i/>
        </w:rPr>
        <w:t xml:space="preserve">:  </w:t>
      </w:r>
      <w:r>
        <w:rPr>
          <w:i/>
        </w:rPr>
        <w:t xml:space="preserve">Using existing CSI-RS/TRS for NR positioning should be supported as a baseline and the new PRS can be </w:t>
      </w:r>
      <w:r>
        <w:rPr>
          <w:i/>
        </w:rPr>
        <w:lastRenderedPageBreak/>
        <w:t>configured when necessary.</w:t>
      </w:r>
    </w:p>
    <w:p w:rsidR="00F03761" w:rsidRDefault="00F03761" w:rsidP="00F03761">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should be supported for </w:t>
      </w:r>
      <w:r>
        <w:rPr>
          <w:i/>
        </w:rPr>
        <w:t>new NR PRS</w:t>
      </w:r>
      <w:r w:rsidRPr="006F1674">
        <w:rPr>
          <w:i/>
        </w:rPr>
        <w:t xml:space="preserve"> and it can be configured based on available bandwidth, cell density, numerology, carrier frequency, etc.</w:t>
      </w:r>
    </w:p>
    <w:p w:rsidR="00F03761" w:rsidRPr="006F1674" w:rsidRDefault="00F03761" w:rsidP="00F03761">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F03761" w:rsidRPr="006F1674" w:rsidRDefault="00F03761" w:rsidP="00F03761">
      <w:pPr>
        <w:wordWrap/>
        <w:spacing w:before="60" w:after="60" w:line="288" w:lineRule="auto"/>
        <w:jc w:val="both"/>
        <w:rPr>
          <w:i/>
        </w:rPr>
      </w:pPr>
      <w:r w:rsidRPr="00C161A4">
        <w:rPr>
          <w:b/>
          <w:i/>
        </w:rPr>
        <w:t xml:space="preserve">Proposal </w:t>
      </w:r>
      <w:r>
        <w:rPr>
          <w:b/>
          <w:i/>
        </w:rPr>
        <w:t>4</w:t>
      </w:r>
      <w:r w:rsidRPr="00C161A4">
        <w:rPr>
          <w:i/>
        </w:rPr>
        <w:t xml:space="preserve">: </w:t>
      </w:r>
      <w:r>
        <w:rPr>
          <w:i/>
        </w:rPr>
        <w:t>Comb-3, Comb-6 and Comb-12 should be supported for new NR PRS and PRS should be deployed in every subcarrier.</w:t>
      </w:r>
    </w:p>
    <w:p w:rsidR="00F03761" w:rsidRPr="00C161A4" w:rsidRDefault="00F03761" w:rsidP="00F03761">
      <w:pPr>
        <w:wordWrap/>
        <w:spacing w:before="60" w:after="60" w:line="288" w:lineRule="auto"/>
        <w:jc w:val="both"/>
        <w:rPr>
          <w:i/>
        </w:rPr>
      </w:pPr>
      <w:r w:rsidRPr="00C161A4">
        <w:rPr>
          <w:b/>
          <w:i/>
        </w:rPr>
        <w:t xml:space="preserve">Proposal </w:t>
      </w:r>
      <w:r>
        <w:rPr>
          <w:b/>
          <w:i/>
        </w:rPr>
        <w:t>5</w:t>
      </w:r>
      <w:r w:rsidRPr="00C161A4">
        <w:rPr>
          <w:i/>
        </w:rPr>
        <w:t xml:space="preserve">: </w:t>
      </w:r>
      <w:r>
        <w:rPr>
          <w:i/>
        </w:rPr>
        <w:t>The following PRS configurations should be supported</w:t>
      </w:r>
    </w:p>
    <w:p w:rsidR="00F03761" w:rsidRPr="009C2982" w:rsidRDefault="00F03761" w:rsidP="00472E33">
      <w:pPr>
        <w:numPr>
          <w:ilvl w:val="0"/>
          <w:numId w:val="15"/>
        </w:numPr>
        <w:wordWrap/>
        <w:spacing w:before="60" w:after="60" w:line="288" w:lineRule="auto"/>
        <w:jc w:val="both"/>
      </w:pPr>
      <w:r>
        <w:rPr>
          <w:i/>
        </w:rPr>
        <w:t>Alt1: PRS is configured in the active BWP;</w:t>
      </w:r>
    </w:p>
    <w:p w:rsidR="00F03761" w:rsidRDefault="00F03761" w:rsidP="00472E33">
      <w:pPr>
        <w:numPr>
          <w:ilvl w:val="0"/>
          <w:numId w:val="15"/>
        </w:numPr>
        <w:wordWrap/>
        <w:spacing w:before="60" w:after="60" w:line="288" w:lineRule="auto"/>
        <w:jc w:val="both"/>
      </w:pPr>
      <w:r>
        <w:rPr>
          <w:i/>
        </w:rPr>
        <w:t>Alt2: PRS is configured in a common BWP containing SSB.</w:t>
      </w:r>
      <w:r>
        <w:t xml:space="preserve"> </w:t>
      </w:r>
    </w:p>
    <w:p w:rsidR="00F03761" w:rsidRPr="00C161A4" w:rsidRDefault="00F03761" w:rsidP="00F03761">
      <w:pPr>
        <w:wordWrap/>
        <w:spacing w:before="60" w:after="60" w:line="288" w:lineRule="auto"/>
        <w:jc w:val="both"/>
        <w:rPr>
          <w:i/>
        </w:rPr>
      </w:pPr>
      <w:r w:rsidRPr="00C161A4">
        <w:rPr>
          <w:b/>
          <w:i/>
        </w:rPr>
        <w:t xml:space="preserve">Proposal </w:t>
      </w:r>
      <w:r>
        <w:rPr>
          <w:b/>
          <w:i/>
        </w:rPr>
        <w:t>6</w:t>
      </w:r>
      <w:r w:rsidRPr="00C161A4">
        <w:rPr>
          <w:i/>
        </w:rPr>
        <w:t xml:space="preserve">: </w:t>
      </w:r>
      <w:r>
        <w:rPr>
          <w:i/>
        </w:rPr>
        <w:t>RBG based granularity should be supported for new NR PRS.</w:t>
      </w:r>
    </w:p>
    <w:p w:rsidR="00F03761" w:rsidRDefault="00F03761" w:rsidP="00F03761">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7"/>
      </w:tblGrid>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03761" w:rsidRPr="00F829B6" w:rsidRDefault="00F03761" w:rsidP="007739C8">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27" type="#_x0000_t75" style="width:20.5pt;height:14.5pt" o:ole="">
                  <v:imagedata r:id="rId11" o:title=""/>
                </v:shape>
                <o:OLEObject Type="Embed" ProgID="Equation.3" ShapeID="_x0000_i1027" DrawAspect="Content" ObjectID="_1615734608" r:id="rId20"/>
              </w:object>
            </w:r>
            <w:r w:rsidRPr="00F829B6">
              <w:rPr>
                <w:lang w:val="en-US"/>
              </w:rPr>
              <w:t xml:space="preserve"> </w:t>
            </w:r>
          </w:p>
          <w:p w:rsidR="00F03761" w:rsidRPr="00F829B6" w:rsidRDefault="00F03761" w:rsidP="007739C8">
            <w:pPr>
              <w:pStyle w:val="TAH"/>
              <w:rPr>
                <w:lang w:val="en-US"/>
              </w:rPr>
            </w:pPr>
            <w:r w:rsidRPr="00F829B6">
              <w:rPr>
                <w:lang w:val="en-US"/>
              </w:rPr>
              <w:t>(</w:t>
            </w:r>
            <w:r>
              <w:rPr>
                <w:lang w:val="en-US"/>
              </w:rPr>
              <w:t>slots</w:t>
            </w:r>
            <w:r w:rsidRPr="00F829B6">
              <w:rPr>
                <w:lang w:val="en-US"/>
              </w:rPr>
              <w:t>)</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6408A0" w:rsidRDefault="00F03761" w:rsidP="007739C8">
            <w:pPr>
              <w:pStyle w:val="TAC"/>
              <w:rPr>
                <w:rFonts w:eastAsia="SimSun"/>
                <w:lang w:val="en-GB" w:eastAsia="zh-CN"/>
              </w:rPr>
            </w:pPr>
            <w:r>
              <w:rPr>
                <w:rFonts w:eastAsia="SimSun"/>
                <w:lang w:val="en-GB" w:eastAsia="zh-CN"/>
              </w:rPr>
              <w:t xml:space="preserve">  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32K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64K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128K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256K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512K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1024K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2048K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5096K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bl>
    <w:p w:rsidR="00F03761" w:rsidRDefault="00F03761" w:rsidP="00F03761">
      <w:pPr>
        <w:wordWrap/>
        <w:spacing w:before="60" w:after="60" w:line="288" w:lineRule="auto"/>
        <w:jc w:val="both"/>
        <w:rPr>
          <w:i/>
        </w:rPr>
      </w:pPr>
      <w:r w:rsidRPr="00C161A4">
        <w:rPr>
          <w:b/>
          <w:i/>
        </w:rPr>
        <w:t xml:space="preserve">Proposal </w:t>
      </w:r>
      <w:r>
        <w:rPr>
          <w:b/>
          <w:i/>
        </w:rPr>
        <w:t>8</w:t>
      </w:r>
      <w:r w:rsidRPr="00C161A4">
        <w:rPr>
          <w:i/>
        </w:rPr>
        <w:t xml:space="preserve">: </w:t>
      </w:r>
      <w:r>
        <w:rPr>
          <w:i/>
        </w:rPr>
        <w:t>Tx PRS beam sweeping should be supported with following multi-level PRS block structure to improve hearability and enable Rx beam selection</w:t>
      </w:r>
    </w:p>
    <w:p w:rsidR="00F03761" w:rsidRPr="0023229D" w:rsidRDefault="00F03761" w:rsidP="00472E33">
      <w:pPr>
        <w:pStyle w:val="ListParagraph"/>
        <w:numPr>
          <w:ilvl w:val="0"/>
          <w:numId w:val="18"/>
        </w:numPr>
        <w:spacing w:before="60" w:after="60" w:line="288" w:lineRule="auto"/>
        <w:jc w:val="both"/>
        <w:rPr>
          <w:i/>
        </w:rPr>
      </w:pPr>
      <w:r>
        <w:rPr>
          <w:i/>
          <w:lang w:val="en-GB"/>
        </w:rPr>
        <w:t>PRS block set;</w:t>
      </w:r>
    </w:p>
    <w:p w:rsidR="00F03761" w:rsidRPr="0023229D" w:rsidRDefault="00F03761" w:rsidP="00472E33">
      <w:pPr>
        <w:pStyle w:val="ListParagraph"/>
        <w:numPr>
          <w:ilvl w:val="0"/>
          <w:numId w:val="18"/>
        </w:numPr>
        <w:spacing w:before="60" w:after="60" w:line="288" w:lineRule="auto"/>
        <w:jc w:val="both"/>
        <w:rPr>
          <w:i/>
        </w:rPr>
      </w:pPr>
      <w:r>
        <w:rPr>
          <w:i/>
          <w:lang w:val="en-GB"/>
        </w:rPr>
        <w:t>PRS block sub-set;</w:t>
      </w:r>
    </w:p>
    <w:p w:rsidR="00F03761" w:rsidRPr="00F03761" w:rsidRDefault="00F03761" w:rsidP="00472E33">
      <w:pPr>
        <w:pStyle w:val="ListParagraph"/>
        <w:numPr>
          <w:ilvl w:val="0"/>
          <w:numId w:val="18"/>
        </w:numPr>
        <w:spacing w:before="60" w:after="60" w:line="288" w:lineRule="auto"/>
        <w:jc w:val="both"/>
        <w:rPr>
          <w:i/>
        </w:rPr>
      </w:pPr>
      <w:r>
        <w:rPr>
          <w:i/>
          <w:lang w:val="en-GB"/>
        </w:rPr>
        <w:t>PRS block.</w:t>
      </w:r>
    </w:p>
    <w:p w:rsidR="00F03761" w:rsidRDefault="00F03761" w:rsidP="00F03761">
      <w:pPr>
        <w:spacing w:after="240" w:line="276" w:lineRule="auto"/>
        <w:jc w:val="both"/>
      </w:pPr>
      <w:r w:rsidRPr="00741B56">
        <w:rPr>
          <w:b/>
          <w:i/>
        </w:rPr>
        <w:t xml:space="preserve">Proposal </w:t>
      </w:r>
      <w:r>
        <w:rPr>
          <w:b/>
          <w:i/>
        </w:rPr>
        <w:t>9</w:t>
      </w:r>
      <w:r w:rsidRPr="00741B56">
        <w:rPr>
          <w:i/>
        </w:rPr>
        <w:t>:</w:t>
      </w:r>
      <w:r>
        <w:rPr>
          <w:i/>
        </w:rPr>
        <w:t xml:space="preserve"> PRS resource set can be defined as </w:t>
      </w:r>
      <w:r w:rsidRPr="008216EF">
        <w:rPr>
          <w:i/>
        </w:rPr>
        <w:t>a set containing multiple PRS resources</w:t>
      </w:r>
      <w:r>
        <w:rPr>
          <w:i/>
        </w:rPr>
        <w:t xml:space="preserve"> and</w:t>
      </w:r>
      <w:r w:rsidRPr="008216EF">
        <w:rPr>
          <w:i/>
        </w:rPr>
        <w:t xml:space="preserve"> </w:t>
      </w:r>
      <w:r>
        <w:rPr>
          <w:i/>
        </w:rPr>
        <w:t>o</w:t>
      </w:r>
      <w:r w:rsidRPr="008216EF">
        <w:rPr>
          <w:i/>
        </w:rPr>
        <w:t>ne resource set can be within one slot or cross multiple slots.</w:t>
      </w:r>
      <w:r>
        <w:rPr>
          <w:i/>
        </w:rPr>
        <w:t xml:space="preserve"> Each PRS resource contains N=1 symbol and one antenna port should be assumed within each PRS resource set.</w:t>
      </w:r>
    </w:p>
    <w:p w:rsidR="00F03761" w:rsidRDefault="00F03761" w:rsidP="00F03761">
      <w:pPr>
        <w:jc w:val="both"/>
        <w:rPr>
          <w:i/>
        </w:rPr>
      </w:pPr>
      <w:r w:rsidRPr="000F5664">
        <w:rPr>
          <w:b/>
          <w:i/>
        </w:rPr>
        <w:t xml:space="preserve">Proposal </w:t>
      </w:r>
      <w:r>
        <w:rPr>
          <w:b/>
          <w:i/>
        </w:rPr>
        <w:t>10</w:t>
      </w:r>
      <w:r w:rsidRPr="000F5664">
        <w:rPr>
          <w:i/>
        </w:rPr>
        <w:t xml:space="preserve">: Single antenna port is sufficient for PRS signal and multiple antenna ports should not be supported. </w:t>
      </w:r>
    </w:p>
    <w:p w:rsidR="00F03761" w:rsidRPr="007B5385" w:rsidRDefault="00F03761" w:rsidP="00F03761">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F03761" w:rsidRPr="004B3BD3" w:rsidRDefault="00F03761" w:rsidP="00F03761">
      <w:pPr>
        <w:wordWrap/>
        <w:spacing w:before="240" w:after="60" w:line="288" w:lineRule="auto"/>
        <w:jc w:val="both"/>
        <w:rPr>
          <w:i/>
        </w:rPr>
      </w:pPr>
      <w:r w:rsidRPr="004B3BD3">
        <w:rPr>
          <w:b/>
          <w:i/>
        </w:rPr>
        <w:t xml:space="preserve">Proposal </w:t>
      </w:r>
      <w:r>
        <w:rPr>
          <w:b/>
          <w:i/>
        </w:rPr>
        <w:t>12</w:t>
      </w:r>
      <w:r w:rsidRPr="004B3BD3">
        <w:rPr>
          <w:i/>
        </w:rPr>
        <w:t>: Extended CP can be considered for 15 and 30 kHz for DL PRS signal.</w:t>
      </w:r>
    </w:p>
    <w:p w:rsidR="00F03761" w:rsidRPr="00741B56" w:rsidRDefault="00F03761" w:rsidP="00F03761">
      <w:pPr>
        <w:wordWrap/>
        <w:spacing w:before="60" w:after="60" w:line="288" w:lineRule="auto"/>
        <w:jc w:val="both"/>
        <w:rPr>
          <w:i/>
        </w:rPr>
      </w:pPr>
      <w:r w:rsidRPr="00741B56">
        <w:rPr>
          <w:b/>
          <w:i/>
        </w:rPr>
        <w:t xml:space="preserve">Proposal </w:t>
      </w:r>
      <w:r>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F03761" w:rsidRDefault="00F03761" w:rsidP="00F03761">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p>
    <w:p w:rsidR="00F03761" w:rsidRDefault="00F03761" w:rsidP="00F03761">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 xml:space="preserve">PRS can be configured to the slot formats with explicit UL transmission except pure UL formats slot, </w:t>
      </w:r>
      <w:r w:rsidRPr="002539DF">
        <w:rPr>
          <w:i/>
        </w:rPr>
        <w:lastRenderedPageBreak/>
        <w:t>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4B6DCE" w:rsidRDefault="004B6DCE" w:rsidP="004B6DCE">
      <w:pPr>
        <w:wordWrap/>
        <w:spacing w:before="60" w:after="60" w:line="288" w:lineRule="auto"/>
        <w:jc w:val="both"/>
        <w:rPr>
          <w:i/>
        </w:rPr>
      </w:pPr>
      <w:r w:rsidRPr="00741B56">
        <w:rPr>
          <w:b/>
          <w:i/>
        </w:rPr>
        <w:t xml:space="preserve">Proposal </w:t>
      </w:r>
      <w:r>
        <w:rPr>
          <w:b/>
          <w:i/>
        </w:rPr>
        <w:t>16</w:t>
      </w:r>
      <w:r w:rsidRPr="00741B56">
        <w:rPr>
          <w:i/>
        </w:rPr>
        <w:t xml:space="preserve">: </w:t>
      </w:r>
      <w:r>
        <w:rPr>
          <w:i/>
        </w:rPr>
        <w:t>Following aspects should be studied for UE measurement and report</w:t>
      </w:r>
    </w:p>
    <w:p w:rsidR="004B6DCE" w:rsidRDefault="004B6DCE" w:rsidP="00472E33">
      <w:pPr>
        <w:pStyle w:val="ListParagraph"/>
        <w:numPr>
          <w:ilvl w:val="0"/>
          <w:numId w:val="19"/>
        </w:numPr>
        <w:spacing w:before="60" w:after="60" w:line="288" w:lineRule="auto"/>
        <w:jc w:val="both"/>
        <w:rPr>
          <w:i/>
        </w:rPr>
      </w:pPr>
      <w:r w:rsidRPr="004B6DCE">
        <w:rPr>
          <w:i/>
        </w:rPr>
        <w:t>UE report granularity</w:t>
      </w:r>
      <w:r>
        <w:rPr>
          <w:i/>
          <w:lang w:val="en-GB"/>
        </w:rPr>
        <w:t>;</w:t>
      </w:r>
    </w:p>
    <w:p w:rsidR="004B6DCE" w:rsidRPr="004B6DCE" w:rsidRDefault="004B6DCE" w:rsidP="00472E33">
      <w:pPr>
        <w:pStyle w:val="ListParagraph"/>
        <w:numPr>
          <w:ilvl w:val="0"/>
          <w:numId w:val="1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4B6DCE" w:rsidRPr="00954A88" w:rsidRDefault="004B6DCE" w:rsidP="00472E33">
      <w:pPr>
        <w:pStyle w:val="ListParagraph"/>
        <w:numPr>
          <w:ilvl w:val="0"/>
          <w:numId w:val="19"/>
        </w:numPr>
        <w:spacing w:before="60" w:after="60" w:line="288" w:lineRule="auto"/>
        <w:jc w:val="both"/>
        <w:rPr>
          <w:i/>
        </w:rPr>
      </w:pPr>
      <w:r w:rsidRPr="004B6DCE">
        <w:rPr>
          <w:i/>
        </w:rPr>
        <w:t>UE measurement window for low power consumption</w:t>
      </w:r>
      <w:r>
        <w:rPr>
          <w:i/>
          <w:lang w:val="en-GB"/>
        </w:rPr>
        <w:t>.</w:t>
      </w:r>
    </w:p>
    <w:p w:rsidR="00954A88" w:rsidRDefault="00954A88" w:rsidP="00954A88">
      <w:pPr>
        <w:spacing w:before="60" w:after="60" w:line="288" w:lineRule="auto"/>
        <w:jc w:val="both"/>
        <w:rPr>
          <w:b/>
        </w:rPr>
      </w:pPr>
      <w:r w:rsidRPr="00954A88">
        <w:rPr>
          <w:b/>
        </w:rPr>
        <w:t>UL</w:t>
      </w:r>
    </w:p>
    <w:p w:rsidR="000C405D" w:rsidRDefault="000C405D" w:rsidP="000C405D">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00543D6C">
        <w:rPr>
          <w:rFonts w:eastAsia="Malgun Gothic"/>
          <w:b/>
          <w:i/>
          <w:color w:val="000000"/>
        </w:rPr>
        <w:t>7</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rsidR="000C405D" w:rsidRPr="004A041F" w:rsidRDefault="000C405D" w:rsidP="000C405D">
      <w:pPr>
        <w:wordWrap/>
        <w:spacing w:before="60" w:after="60" w:line="288" w:lineRule="auto"/>
        <w:jc w:val="both"/>
        <w:rPr>
          <w:i/>
        </w:rPr>
      </w:pPr>
      <w:r w:rsidRPr="004A041F">
        <w:rPr>
          <w:b/>
          <w:i/>
        </w:rPr>
        <w:t xml:space="preserve">Proposal </w:t>
      </w:r>
      <w:r w:rsidR="00543D6C">
        <w:rPr>
          <w:b/>
          <w:i/>
        </w:rPr>
        <w:t>18</w:t>
      </w:r>
      <w:r w:rsidRPr="004A041F">
        <w:rPr>
          <w:i/>
        </w:rPr>
        <w:t>: For AoA/AoD based positioning exploring beam information, the existing NR beam measurement, reporting and management mechanism is sufficiently flexibly to support positioning except a reference beam pointing to a pre-defined geographic direction needs to be defined.</w:t>
      </w:r>
    </w:p>
    <w:p w:rsidR="000C405D" w:rsidRDefault="000C405D" w:rsidP="000C405D">
      <w:pPr>
        <w:wordWrap/>
        <w:spacing w:before="60" w:after="60" w:line="288" w:lineRule="auto"/>
        <w:jc w:val="both"/>
        <w:rPr>
          <w:i/>
        </w:rPr>
      </w:pPr>
      <w:r w:rsidRPr="00E82CEF">
        <w:rPr>
          <w:b/>
          <w:i/>
        </w:rPr>
        <w:t xml:space="preserve">Proposal </w:t>
      </w:r>
      <w:r w:rsidR="00543D6C">
        <w:rPr>
          <w:b/>
          <w:i/>
        </w:rPr>
        <w:t>19</w:t>
      </w:r>
      <w:r w:rsidRPr="00E82CEF">
        <w:rPr>
          <w:i/>
        </w:rPr>
        <w:t xml:space="preserve">: </w:t>
      </w:r>
      <w:r>
        <w:rPr>
          <w:i/>
        </w:rPr>
        <w:t xml:space="preserve">For the BWP configuration of </w:t>
      </w:r>
      <w:r w:rsidRPr="00E82CEF">
        <w:rPr>
          <w:i/>
        </w:rPr>
        <w:t>NR UL PRS, e.g. SRS</w:t>
      </w:r>
      <w:r>
        <w:rPr>
          <w:i/>
        </w:rPr>
        <w:t>, both solutions as follows should be supported</w:t>
      </w:r>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0C405D" w:rsidRPr="00723894" w:rsidRDefault="000C405D" w:rsidP="000C405D">
      <w:pPr>
        <w:pStyle w:val="ListParagraph"/>
        <w:numPr>
          <w:ilvl w:val="0"/>
          <w:numId w:val="23"/>
        </w:numPr>
        <w:spacing w:before="60" w:after="60" w:line="288" w:lineRule="auto"/>
        <w:jc w:val="both"/>
        <w:rPr>
          <w:i/>
        </w:rPr>
      </w:pPr>
      <w:r>
        <w:rPr>
          <w:i/>
          <w:lang w:val="en-GB"/>
        </w:rPr>
        <w:t>Alt2: SRS is configured in a dedicated BWP with the largest bandwidth.</w:t>
      </w:r>
    </w:p>
    <w:p w:rsidR="000C405D" w:rsidRDefault="000C405D" w:rsidP="000C405D">
      <w:pPr>
        <w:wordWrap/>
        <w:spacing w:before="60" w:after="60" w:line="288" w:lineRule="auto"/>
        <w:jc w:val="both"/>
        <w:rPr>
          <w:i/>
        </w:rPr>
      </w:pPr>
      <w:r w:rsidRPr="00E82CEF">
        <w:rPr>
          <w:b/>
          <w:i/>
        </w:rPr>
        <w:t xml:space="preserve">Proposal </w:t>
      </w:r>
      <w:r w:rsidR="00543D6C">
        <w:rPr>
          <w:b/>
          <w:i/>
        </w:rPr>
        <w:t>20</w:t>
      </w:r>
      <w:r w:rsidRPr="00E82CEF">
        <w:rPr>
          <w:i/>
        </w:rPr>
        <w:t xml:space="preserve">: In order to improve the hearability of UL PRS, </w:t>
      </w:r>
      <w:r>
        <w:rPr>
          <w:i/>
        </w:rPr>
        <w:t>both open loop and closed loop power control can be considered</w:t>
      </w:r>
    </w:p>
    <w:p w:rsidR="000C405D" w:rsidRPr="00672627" w:rsidRDefault="000C405D" w:rsidP="000C405D">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rsidR="000C405D" w:rsidRPr="00672627" w:rsidRDefault="000C405D" w:rsidP="000C405D">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rsidR="000C405D" w:rsidRDefault="000C405D" w:rsidP="000C405D">
      <w:pPr>
        <w:wordWrap/>
        <w:spacing w:before="60" w:after="60" w:line="288" w:lineRule="auto"/>
        <w:jc w:val="both"/>
        <w:rPr>
          <w:i/>
        </w:rPr>
      </w:pPr>
      <w:r w:rsidRPr="00CC511B">
        <w:rPr>
          <w:b/>
          <w:i/>
        </w:rPr>
        <w:t xml:space="preserve">Proposal </w:t>
      </w:r>
      <w:r w:rsidR="00543D6C">
        <w:rPr>
          <w:b/>
          <w:i/>
        </w:rPr>
        <w:t>21</w:t>
      </w:r>
      <w:r>
        <w:t xml:space="preserve">:  </w:t>
      </w:r>
      <w:r w:rsidRPr="00CC511B">
        <w:rPr>
          <w:i/>
        </w:rPr>
        <w:t>The propagation delay difference between the serving cell and the neighbor cells can be handled by the CP and thus there is no need to change TA configuration.</w:t>
      </w:r>
    </w:p>
    <w:p w:rsidR="000C405D" w:rsidRDefault="000C405D" w:rsidP="000C405D">
      <w:pPr>
        <w:wordWrap/>
        <w:spacing w:before="60" w:after="60" w:line="288" w:lineRule="auto"/>
        <w:jc w:val="both"/>
        <w:rPr>
          <w:i/>
        </w:rPr>
      </w:pPr>
      <w:r w:rsidRPr="00CC511B">
        <w:rPr>
          <w:b/>
          <w:i/>
        </w:rPr>
        <w:t xml:space="preserve">Proposal </w:t>
      </w:r>
      <w:r w:rsidR="00543D6C">
        <w:rPr>
          <w:b/>
          <w:i/>
        </w:rPr>
        <w:t>22</w:t>
      </w:r>
      <w:r>
        <w:t xml:space="preserve">:  </w:t>
      </w:r>
      <w:r>
        <w:rPr>
          <w:i/>
        </w:rPr>
        <w:t>UL beam sweeping should be supported and the same mechanism for DL beam sweeping can be employed</w:t>
      </w:r>
      <w:r w:rsidRPr="00CC511B">
        <w:rPr>
          <w:i/>
        </w:rPr>
        <w:t>.</w:t>
      </w:r>
      <w:r>
        <w:rPr>
          <w:i/>
        </w:rPr>
        <w:t xml:space="preserve"> Beam alignment is not supported.</w:t>
      </w:r>
    </w:p>
    <w:p w:rsidR="00954A88" w:rsidRDefault="00954A88" w:rsidP="000C405D">
      <w:pPr>
        <w:spacing w:before="240" w:after="240" w:line="288" w:lineRule="auto"/>
        <w:jc w:val="both"/>
        <w:rPr>
          <w:b/>
        </w:rPr>
      </w:pPr>
      <w:r>
        <w:rPr>
          <w:b/>
        </w:rPr>
        <w:t>DL&amp;UL</w:t>
      </w:r>
    </w:p>
    <w:p w:rsidR="00543D6C" w:rsidRDefault="00543D6C" w:rsidP="00543D6C">
      <w:pPr>
        <w:wordWrap/>
        <w:spacing w:before="60" w:after="60" w:line="288" w:lineRule="auto"/>
        <w:jc w:val="both"/>
        <w:rPr>
          <w:rFonts w:eastAsia="Malgun Gothic"/>
          <w:i/>
          <w:color w:val="000000"/>
        </w:rPr>
      </w:pPr>
      <w:r w:rsidRPr="000743DA">
        <w:rPr>
          <w:rFonts w:eastAsia="Malgun Gothic"/>
          <w:b/>
          <w:i/>
          <w:color w:val="000000"/>
        </w:rPr>
        <w:t xml:space="preserve">Proposal </w:t>
      </w:r>
      <w:r>
        <w:rPr>
          <w:rFonts w:eastAsia="Malgun Gothic"/>
          <w:b/>
          <w:i/>
          <w:color w:val="000000"/>
        </w:rPr>
        <w:t>23</w:t>
      </w:r>
      <w:r>
        <w:rPr>
          <w:rFonts w:eastAsia="Malgun Gothic"/>
          <w:color w:val="000000"/>
        </w:rPr>
        <w:t xml:space="preserve">: </w:t>
      </w:r>
      <w:r w:rsidRPr="00725ACE">
        <w:rPr>
          <w:rFonts w:eastAsia="Malgun Gothic"/>
          <w:i/>
          <w:color w:val="000000"/>
        </w:rPr>
        <w:t xml:space="preserve">For </w:t>
      </w:r>
      <w:r>
        <w:rPr>
          <w:rFonts w:eastAsia="Malgun Gothic"/>
          <w:i/>
          <w:color w:val="000000"/>
        </w:rPr>
        <w:t>DL&amp;UL positioning technologies, only the following reference signals should be supported for DL and UL measurements, respectively</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543D6C" w:rsidRDefault="00543D6C" w:rsidP="00543D6C">
      <w:pPr>
        <w:wordWrap/>
        <w:spacing w:before="60" w:after="60" w:line="288" w:lineRule="auto"/>
        <w:jc w:val="both"/>
        <w:rPr>
          <w:i/>
        </w:rPr>
      </w:pPr>
      <w:r w:rsidRPr="004A041F">
        <w:rPr>
          <w:b/>
          <w:i/>
        </w:rPr>
        <w:t xml:space="preserve">Proposal </w:t>
      </w:r>
      <w:r>
        <w:rPr>
          <w:b/>
          <w:i/>
        </w:rPr>
        <w:t>24</w:t>
      </w:r>
      <w:r w:rsidRPr="004A041F">
        <w:rPr>
          <w:i/>
        </w:rPr>
        <w:t xml:space="preserve">: For AoA/AoD based positioning exploring beam information, the existing NR beam measurement, reporting and management mechanism is sufficiently flexibly to support positioning </w:t>
      </w:r>
      <w:r>
        <w:rPr>
          <w:i/>
        </w:rPr>
        <w:t>with following enhancements</w:t>
      </w:r>
    </w:p>
    <w:p w:rsidR="00543D6C" w:rsidRPr="002F1519" w:rsidRDefault="00543D6C" w:rsidP="00543D6C">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543D6C" w:rsidRPr="002F1519" w:rsidRDefault="00543D6C" w:rsidP="00543D6C">
      <w:pPr>
        <w:pStyle w:val="ListParagraph"/>
        <w:numPr>
          <w:ilvl w:val="0"/>
          <w:numId w:val="26"/>
        </w:numPr>
        <w:spacing w:before="60" w:after="60" w:line="288" w:lineRule="auto"/>
        <w:jc w:val="both"/>
        <w:rPr>
          <w:i/>
        </w:rPr>
      </w:pPr>
      <w:r>
        <w:rPr>
          <w:i/>
          <w:lang w:val="en-GB"/>
        </w:rPr>
        <w:t>gNB derivation of AoD should be supported.</w:t>
      </w:r>
    </w:p>
    <w:p w:rsidR="00543D6C" w:rsidRDefault="00543D6C" w:rsidP="00543D6C">
      <w:pPr>
        <w:wordWrap/>
        <w:spacing w:before="60" w:after="60" w:line="288" w:lineRule="auto"/>
        <w:jc w:val="both"/>
        <w:rPr>
          <w:rFonts w:eastAsia="Malgun Gothic"/>
          <w:color w:val="000000"/>
        </w:rPr>
      </w:pPr>
      <w:r w:rsidRPr="009B1F44">
        <w:rPr>
          <w:b/>
          <w:i/>
        </w:rPr>
        <w:t xml:space="preserve">Proposal </w:t>
      </w:r>
      <w:r>
        <w:rPr>
          <w:b/>
          <w:i/>
        </w:rPr>
        <w:t>25</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8D2346" w:rsidRPr="008D2346" w:rsidRDefault="008D2346" w:rsidP="00472E33">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rsidR="00986ED8" w:rsidRPr="004F6C85" w:rsidRDefault="000C26B4" w:rsidP="00472E33">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0C26B4" w:rsidRPr="008B5DA3" w:rsidRDefault="000C26B4" w:rsidP="000C26B4">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p w:rsidR="008B5DA3" w:rsidRPr="008B5DA3" w:rsidRDefault="008B5DA3" w:rsidP="008B5DA3">
      <w:pPr>
        <w:pStyle w:val="2222"/>
        <w:numPr>
          <w:ilvl w:val="0"/>
          <w:numId w:val="13"/>
        </w:numPr>
        <w:spacing w:after="120" w:line="288" w:lineRule="auto"/>
        <w:ind w:left="357" w:firstLineChars="0" w:hanging="357"/>
        <w:rPr>
          <w:rFonts w:eastAsia="MS Mincho"/>
          <w:bCs/>
          <w:lang w:eastAsia="ja-JP"/>
        </w:rPr>
      </w:pPr>
      <w:r>
        <w:rPr>
          <w:bCs/>
          <w:lang w:eastAsia="ja-JP"/>
        </w:rPr>
        <w:lastRenderedPageBreak/>
        <w:t>R1-</w:t>
      </w:r>
      <w:r w:rsidR="001219C0">
        <w:rPr>
          <w:bCs/>
          <w:lang w:eastAsia="ja-JP"/>
        </w:rPr>
        <w:t>1904396</w:t>
      </w:r>
      <w:r>
        <w:rPr>
          <w:bCs/>
          <w:lang w:eastAsia="ja-JP"/>
        </w:rPr>
        <w:t>, “Discussion on necessity and details for physical-layer procedures to support UE/gNB measurements,” Samsung, RAN1#96b.</w:t>
      </w:r>
    </w:p>
    <w:sectPr w:rsidR="008B5DA3" w:rsidRPr="008B5DA3" w:rsidSect="000973C8">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7DE" w:rsidRPr="00C47AD2" w:rsidRDefault="00EB37DE">
      <w:pPr>
        <w:rPr>
          <w:rFonts w:ascii="Arial" w:hAnsi="Arial"/>
          <w:sz w:val="12"/>
        </w:rPr>
      </w:pPr>
      <w:r>
        <w:separator/>
      </w:r>
    </w:p>
  </w:endnote>
  <w:endnote w:type="continuationSeparator" w:id="0">
    <w:p w:rsidR="00EB37DE" w:rsidRPr="00C47AD2" w:rsidRDefault="00EB37D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19759B">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7DE" w:rsidRPr="00C47AD2" w:rsidRDefault="00EB37DE">
      <w:pPr>
        <w:rPr>
          <w:rFonts w:ascii="Arial" w:hAnsi="Arial"/>
          <w:sz w:val="12"/>
        </w:rPr>
      </w:pPr>
      <w:r>
        <w:separator/>
      </w:r>
    </w:p>
  </w:footnote>
  <w:footnote w:type="continuationSeparator" w:id="0">
    <w:p w:rsidR="00EB37DE" w:rsidRPr="00C47AD2" w:rsidRDefault="00EB37DE">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5"/>
  </w:num>
  <w:num w:numId="7">
    <w:abstractNumId w:val="16"/>
  </w:num>
  <w:num w:numId="8">
    <w:abstractNumId w:val="13"/>
  </w:num>
  <w:num w:numId="9">
    <w:abstractNumId w:val="23"/>
  </w:num>
  <w:num w:numId="10">
    <w:abstractNumId w:val="2"/>
  </w:num>
  <w:num w:numId="11">
    <w:abstractNumId w:val="6"/>
  </w:num>
  <w:num w:numId="12">
    <w:abstractNumId w:val="24"/>
  </w:num>
  <w:num w:numId="13">
    <w:abstractNumId w:val="1"/>
  </w:num>
  <w:num w:numId="14">
    <w:abstractNumId w:val="12"/>
  </w:num>
  <w:num w:numId="15">
    <w:abstractNumId w:val="5"/>
  </w:num>
  <w:num w:numId="16">
    <w:abstractNumId w:val="20"/>
  </w:num>
  <w:num w:numId="17">
    <w:abstractNumId w:val="3"/>
  </w:num>
  <w:num w:numId="18">
    <w:abstractNumId w:val="17"/>
  </w:num>
  <w:num w:numId="19">
    <w:abstractNumId w:val="21"/>
  </w:num>
  <w:num w:numId="20">
    <w:abstractNumId w:val="8"/>
  </w:num>
  <w:num w:numId="21">
    <w:abstractNumId w:val="18"/>
  </w:num>
  <w:num w:numId="22">
    <w:abstractNumId w:val="4"/>
  </w:num>
  <w:num w:numId="23">
    <w:abstractNumId w:val="14"/>
  </w:num>
  <w:num w:numId="24">
    <w:abstractNumId w:val="19"/>
  </w:num>
  <w:num w:numId="25">
    <w:abstractNumId w:val="7"/>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98211-3D3D-4CC6-9AC1-81CF9DAC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5832</Words>
  <Characters>33249</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4</cp:revision>
  <cp:lastPrinted>2010-04-04T18:18:00Z</cp:lastPrinted>
  <dcterms:created xsi:type="dcterms:W3CDTF">2019-03-31T10:17:00Z</dcterms:created>
  <dcterms:modified xsi:type="dcterms:W3CDTF">2019-04-02T17:24:00Z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